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22" w:rsidRPr="00D84AAF" w:rsidRDefault="00BD5622" w:rsidP="00B100A9">
      <w:pPr>
        <w:autoSpaceDE w:val="0"/>
        <w:autoSpaceDN w:val="0"/>
        <w:adjustRightInd w:val="0"/>
        <w:ind w:left="9072" w:right="-286"/>
        <w:outlineLvl w:val="1"/>
        <w:rPr>
          <w:sz w:val="28"/>
          <w:szCs w:val="28"/>
        </w:rPr>
      </w:pPr>
      <w:r w:rsidRPr="00D84AAF">
        <w:rPr>
          <w:sz w:val="28"/>
          <w:szCs w:val="28"/>
        </w:rPr>
        <w:t>Приложение № 2</w:t>
      </w:r>
    </w:p>
    <w:p w:rsidR="00BD5622" w:rsidRDefault="00BD5622" w:rsidP="008C1D03">
      <w:pPr>
        <w:autoSpaceDE w:val="0"/>
        <w:autoSpaceDN w:val="0"/>
        <w:adjustRightInd w:val="0"/>
        <w:ind w:left="9072" w:right="-286"/>
        <w:outlineLvl w:val="1"/>
        <w:rPr>
          <w:sz w:val="24"/>
          <w:szCs w:val="24"/>
        </w:rPr>
      </w:pPr>
      <w:r>
        <w:rPr>
          <w:sz w:val="24"/>
          <w:szCs w:val="24"/>
        </w:rPr>
        <w:t>Об утверждении  примерного Положения</w:t>
      </w:r>
    </w:p>
    <w:p w:rsidR="00BD5622" w:rsidRDefault="00BD5622" w:rsidP="008C1D03">
      <w:pPr>
        <w:autoSpaceDE w:val="0"/>
        <w:autoSpaceDN w:val="0"/>
        <w:adjustRightInd w:val="0"/>
        <w:ind w:left="9072" w:right="-286"/>
        <w:outlineLvl w:val="1"/>
        <w:rPr>
          <w:sz w:val="24"/>
          <w:szCs w:val="24"/>
        </w:rPr>
      </w:pPr>
      <w:r>
        <w:rPr>
          <w:sz w:val="24"/>
          <w:szCs w:val="24"/>
        </w:rPr>
        <w:t>об оплате труда работников муниципальных</w:t>
      </w:r>
    </w:p>
    <w:p w:rsidR="00BD5622" w:rsidRDefault="00BD5622" w:rsidP="008C1D03">
      <w:pPr>
        <w:autoSpaceDE w:val="0"/>
        <w:autoSpaceDN w:val="0"/>
        <w:adjustRightInd w:val="0"/>
        <w:ind w:left="9072" w:right="-286"/>
        <w:outlineLvl w:val="1"/>
        <w:rPr>
          <w:sz w:val="24"/>
          <w:szCs w:val="24"/>
        </w:rPr>
      </w:pPr>
      <w:r>
        <w:rPr>
          <w:sz w:val="24"/>
          <w:szCs w:val="24"/>
        </w:rPr>
        <w:t>бюджетных образовательных</w:t>
      </w:r>
    </w:p>
    <w:p w:rsidR="00BD5622" w:rsidRDefault="00BD5622" w:rsidP="008C1D03">
      <w:pPr>
        <w:autoSpaceDE w:val="0"/>
        <w:autoSpaceDN w:val="0"/>
        <w:adjustRightInd w:val="0"/>
        <w:ind w:left="9072" w:right="-286"/>
        <w:outlineLvl w:val="1"/>
        <w:rPr>
          <w:sz w:val="24"/>
          <w:szCs w:val="24"/>
        </w:rPr>
      </w:pPr>
      <w:r>
        <w:rPr>
          <w:sz w:val="24"/>
          <w:szCs w:val="24"/>
        </w:rPr>
        <w:t>учреждений дополнительного</w:t>
      </w:r>
    </w:p>
    <w:p w:rsidR="00BD5622" w:rsidRDefault="00BD5622" w:rsidP="008C1D03">
      <w:pPr>
        <w:autoSpaceDE w:val="0"/>
        <w:autoSpaceDN w:val="0"/>
        <w:adjustRightInd w:val="0"/>
        <w:ind w:left="9072" w:right="-286"/>
        <w:outlineLvl w:val="1"/>
        <w:rPr>
          <w:sz w:val="24"/>
          <w:szCs w:val="24"/>
        </w:rPr>
      </w:pPr>
      <w:r>
        <w:rPr>
          <w:sz w:val="24"/>
          <w:szCs w:val="24"/>
        </w:rPr>
        <w:t>образования детей спортивной направленности</w:t>
      </w:r>
    </w:p>
    <w:p w:rsidR="00BD5622" w:rsidRDefault="00BD5622" w:rsidP="008C1D03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г. Назарово</w:t>
      </w:r>
    </w:p>
    <w:p w:rsidR="00BD5622" w:rsidRPr="00D84AAF" w:rsidRDefault="00BD5622" w:rsidP="008C1D0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84AAF">
        <w:rPr>
          <w:b/>
          <w:bCs/>
          <w:sz w:val="28"/>
          <w:szCs w:val="28"/>
        </w:rPr>
        <w:t>Критерии</w:t>
      </w:r>
    </w:p>
    <w:p w:rsidR="00BD5622" w:rsidRDefault="00BD5622" w:rsidP="001E528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D84AAF">
        <w:rPr>
          <w:b/>
          <w:bCs/>
          <w:sz w:val="28"/>
          <w:szCs w:val="28"/>
        </w:rPr>
        <w:t xml:space="preserve">оценки результативности и качества труда для определения размеров выплат за важность </w:t>
      </w:r>
      <w:r w:rsidRPr="00D84AAF">
        <w:rPr>
          <w:b/>
          <w:bCs/>
          <w:sz w:val="28"/>
          <w:szCs w:val="28"/>
        </w:rPr>
        <w:br/>
      </w:r>
      <w:r w:rsidRPr="002F7E9E">
        <w:rPr>
          <w:b/>
          <w:bCs/>
          <w:color w:val="000000"/>
          <w:sz w:val="28"/>
          <w:szCs w:val="28"/>
        </w:rPr>
        <w:t xml:space="preserve">выполняемой работы, степень самостоятельности и ответственности при выполнении </w:t>
      </w:r>
      <w:r w:rsidRPr="002F7E9E">
        <w:rPr>
          <w:b/>
          <w:bCs/>
          <w:color w:val="000000"/>
          <w:sz w:val="28"/>
          <w:szCs w:val="28"/>
        </w:rPr>
        <w:br/>
        <w:t>поставленных задач, выплат за качество выполняемых работ</w:t>
      </w:r>
    </w:p>
    <w:p w:rsidR="00BD5622" w:rsidRPr="008C1D03" w:rsidRDefault="00BD5622" w:rsidP="008C1D03">
      <w:pPr>
        <w:autoSpaceDE w:val="0"/>
        <w:autoSpaceDN w:val="0"/>
        <w:adjustRightInd w:val="0"/>
        <w:rPr>
          <w:b/>
          <w:bCs/>
          <w:color w:val="000000"/>
          <w:sz w:val="10"/>
          <w:szCs w:val="10"/>
        </w:rPr>
      </w:pPr>
    </w:p>
    <w:tbl>
      <w:tblPr>
        <w:tblW w:w="5136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15"/>
        <w:gridCol w:w="2586"/>
        <w:gridCol w:w="1811"/>
        <w:gridCol w:w="3635"/>
        <w:gridCol w:w="2085"/>
        <w:gridCol w:w="3164"/>
      </w:tblGrid>
      <w:tr w:rsidR="00BD5622" w:rsidRPr="008F52FB" w:rsidTr="008F52FB">
        <w:trPr>
          <w:trHeight w:val="20"/>
          <w:tblHeader/>
        </w:trPr>
        <w:tc>
          <w:tcPr>
            <w:tcW w:w="542" w:type="pct"/>
            <w:shd w:val="clear" w:color="auto" w:fill="FFFFFF"/>
            <w:vAlign w:val="center"/>
          </w:tcPr>
          <w:p w:rsidR="00BD5622" w:rsidRPr="008F52FB" w:rsidRDefault="00BD5622" w:rsidP="00966C99">
            <w:pPr>
              <w:jc w:val="center"/>
              <w:rPr>
                <w:sz w:val="22"/>
                <w:szCs w:val="22"/>
              </w:rPr>
            </w:pPr>
            <w:r w:rsidRPr="008F52FB">
              <w:rPr>
                <w:sz w:val="22"/>
                <w:szCs w:val="22"/>
              </w:rPr>
              <w:t>Категория работников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BD5622" w:rsidRPr="008F52FB" w:rsidRDefault="00BD5622" w:rsidP="00966C99">
            <w:pPr>
              <w:jc w:val="center"/>
              <w:rPr>
                <w:sz w:val="22"/>
                <w:szCs w:val="22"/>
              </w:rPr>
            </w:pPr>
            <w:r w:rsidRPr="008F52FB">
              <w:rPr>
                <w:sz w:val="22"/>
                <w:szCs w:val="22"/>
              </w:rPr>
              <w:t>Критерии оценки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BD5622" w:rsidRPr="008F52FB" w:rsidRDefault="00BD5622" w:rsidP="00966C99">
            <w:pPr>
              <w:jc w:val="center"/>
              <w:rPr>
                <w:sz w:val="22"/>
                <w:szCs w:val="22"/>
              </w:rPr>
            </w:pPr>
            <w:r w:rsidRPr="008F52FB">
              <w:rPr>
                <w:sz w:val="22"/>
                <w:szCs w:val="22"/>
              </w:rPr>
              <w:t>Периодичность оценки для ежемесячного установления выплат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BD5622" w:rsidRPr="008F52FB" w:rsidRDefault="00BD5622" w:rsidP="00966C99">
            <w:pPr>
              <w:jc w:val="center"/>
              <w:rPr>
                <w:sz w:val="22"/>
                <w:szCs w:val="22"/>
              </w:rPr>
            </w:pPr>
            <w:r w:rsidRPr="008F52FB">
              <w:rPr>
                <w:sz w:val="22"/>
                <w:szCs w:val="22"/>
              </w:rPr>
              <w:t>Индикатор оценки</w:t>
            </w:r>
          </w:p>
        </w:tc>
        <w:tc>
          <w:tcPr>
            <w:tcW w:w="700" w:type="pct"/>
            <w:shd w:val="clear" w:color="auto" w:fill="FFFFFF"/>
          </w:tcPr>
          <w:p w:rsidR="00BD5622" w:rsidRPr="008F52FB" w:rsidRDefault="00BD5622" w:rsidP="00966C99">
            <w:pPr>
              <w:jc w:val="center"/>
              <w:rPr>
                <w:sz w:val="22"/>
                <w:szCs w:val="22"/>
              </w:rPr>
            </w:pPr>
            <w:r w:rsidRPr="008F52FB">
              <w:rPr>
                <w:sz w:val="22"/>
                <w:szCs w:val="22"/>
              </w:rPr>
              <w:t>Количество баллов</w:t>
            </w:r>
          </w:p>
        </w:tc>
        <w:tc>
          <w:tcPr>
            <w:tcW w:w="1062" w:type="pct"/>
            <w:shd w:val="clear" w:color="auto" w:fill="FFFFFF"/>
          </w:tcPr>
          <w:p w:rsidR="00BD5622" w:rsidRPr="008F52FB" w:rsidRDefault="00BD5622" w:rsidP="00966C99">
            <w:pPr>
              <w:jc w:val="center"/>
              <w:rPr>
                <w:sz w:val="22"/>
                <w:szCs w:val="22"/>
              </w:rPr>
            </w:pPr>
            <w:r w:rsidRPr="008F52FB">
              <w:rPr>
                <w:sz w:val="22"/>
                <w:szCs w:val="22"/>
              </w:rPr>
              <w:t>Источник информации о значении (индикаторе) показателя</w:t>
            </w:r>
          </w:p>
        </w:tc>
      </w:tr>
      <w:tr w:rsidR="00BD5622" w:rsidRPr="006C5D53" w:rsidTr="008F52FB">
        <w:trPr>
          <w:trHeight w:val="20"/>
          <w:tblHeader/>
        </w:trPr>
        <w:tc>
          <w:tcPr>
            <w:tcW w:w="542" w:type="pct"/>
            <w:shd w:val="clear" w:color="auto" w:fill="FFFFFF"/>
            <w:vAlign w:val="center"/>
          </w:tcPr>
          <w:p w:rsidR="00BD5622" w:rsidRPr="006C5D53" w:rsidRDefault="00BD5622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1</w:t>
            </w:r>
          </w:p>
        </w:tc>
        <w:tc>
          <w:tcPr>
            <w:tcW w:w="868" w:type="pct"/>
            <w:shd w:val="clear" w:color="auto" w:fill="FFFFFF"/>
            <w:vAlign w:val="center"/>
          </w:tcPr>
          <w:p w:rsidR="00BD5622" w:rsidRPr="006C5D53" w:rsidRDefault="00BD5622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2</w:t>
            </w:r>
          </w:p>
        </w:tc>
        <w:tc>
          <w:tcPr>
            <w:tcW w:w="608" w:type="pct"/>
            <w:shd w:val="clear" w:color="auto" w:fill="FFFFFF"/>
            <w:vAlign w:val="center"/>
          </w:tcPr>
          <w:p w:rsidR="00BD5622" w:rsidRPr="006C5D53" w:rsidRDefault="00BD5622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3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BD5622" w:rsidRPr="006C5D53" w:rsidRDefault="00BD5622" w:rsidP="00966C99">
            <w:pPr>
              <w:jc w:val="center"/>
              <w:rPr>
                <w:sz w:val="24"/>
                <w:szCs w:val="24"/>
              </w:rPr>
            </w:pPr>
            <w:r w:rsidRPr="006C5D53">
              <w:rPr>
                <w:sz w:val="24"/>
                <w:szCs w:val="24"/>
              </w:rPr>
              <w:t>4</w:t>
            </w:r>
          </w:p>
        </w:tc>
        <w:tc>
          <w:tcPr>
            <w:tcW w:w="700" w:type="pct"/>
            <w:shd w:val="clear" w:color="auto" w:fill="FFFFFF"/>
          </w:tcPr>
          <w:p w:rsidR="00BD5622" w:rsidRPr="006C5D53" w:rsidRDefault="00BD5622" w:rsidP="00966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966C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 w:val="restar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Врач</w:t>
            </w:r>
          </w:p>
        </w:tc>
        <w:tc>
          <w:tcPr>
            <w:tcW w:w="4458" w:type="pct"/>
            <w:gridSpan w:val="5"/>
            <w:shd w:val="clear" w:color="auto" w:fill="FFFFFF"/>
          </w:tcPr>
          <w:p w:rsidR="00BD5622" w:rsidRPr="00D01162" w:rsidRDefault="00BD5622" w:rsidP="00117212">
            <w:pPr>
              <w:rPr>
                <w:b/>
                <w:bCs/>
                <w:sz w:val="24"/>
                <w:szCs w:val="24"/>
              </w:rPr>
            </w:pPr>
            <w:r w:rsidRPr="00D01162">
              <w:rPr>
                <w:b/>
                <w:bCs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 w:rsidRPr="004D493C">
              <w:rPr>
                <w:color w:val="000000"/>
                <w:sz w:val="24"/>
                <w:szCs w:val="24"/>
              </w:rPr>
              <w:t>Соблюдение правил охраны труда и противопожарной безопасности, санэпидрежима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правила соблюдаются полностью, нет замечаний</w:t>
            </w:r>
            <w:r>
              <w:rPr>
                <w:sz w:val="24"/>
                <w:szCs w:val="24"/>
              </w:rPr>
              <w:t>;</w:t>
            </w:r>
          </w:p>
          <w:p w:rsidR="00BD5622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однократные (1 или 2) несущественные замечания</w:t>
            </w:r>
            <w:r>
              <w:rPr>
                <w:sz w:val="24"/>
                <w:szCs w:val="24"/>
              </w:rPr>
              <w:t>;</w:t>
            </w:r>
          </w:p>
          <w:p w:rsidR="00BD5622" w:rsidRPr="006C5D53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замечания (2-5) несущественны, но повторяются в течение периода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 w:rsidRPr="00391CA2">
              <w:rPr>
                <w:sz w:val="24"/>
                <w:szCs w:val="24"/>
              </w:rPr>
              <w:t>Журнал регистрации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 w:rsidRPr="00F73FE6">
              <w:rPr>
                <w:color w:val="000000"/>
                <w:sz w:val="24"/>
                <w:szCs w:val="24"/>
              </w:rPr>
              <w:t>Обеспечение текущего медицинского наблюдения за обучающимися во время тренировок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плана работы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работы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Default="00BD5622" w:rsidP="00787E39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 xml:space="preserve">Взаимодействие </w:t>
            </w:r>
          </w:p>
          <w:p w:rsidR="00BD5622" w:rsidRPr="006C5D53" w:rsidRDefault="00BD5622" w:rsidP="00787E39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 xml:space="preserve">с учреждениями здравоохранения  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Default="00BD5622" w:rsidP="00787E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плановой </w:t>
            </w:r>
          </w:p>
          <w:p w:rsidR="00BD5622" w:rsidRPr="006C5D53" w:rsidRDefault="00BD5622" w:rsidP="00787E39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диспансеризации и медицинских осмотров обучающихся</w:t>
            </w:r>
            <w:r>
              <w:rPr>
                <w:sz w:val="24"/>
                <w:szCs w:val="24"/>
              </w:rPr>
              <w:t xml:space="preserve"> (</w:t>
            </w:r>
            <w:r w:rsidRPr="00962434">
              <w:rPr>
                <w:sz w:val="24"/>
                <w:szCs w:val="24"/>
              </w:rPr>
              <w:t>100%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787E39">
            <w:pPr>
              <w:rPr>
                <w:sz w:val="24"/>
                <w:szCs w:val="24"/>
              </w:rPr>
            </w:pPr>
            <w:r w:rsidRPr="00391CA2">
              <w:rPr>
                <w:sz w:val="24"/>
                <w:szCs w:val="24"/>
              </w:rPr>
              <w:t>Журнал регистрации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 w:rsidRPr="004D493C">
              <w:rPr>
                <w:color w:val="000000"/>
                <w:sz w:val="24"/>
                <w:szCs w:val="24"/>
              </w:rPr>
              <w:t>Соблюдение правил охраны труда и противопожарной безопасности, санэпидрежима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правила соблюдаются полностью, нет замечаний</w:t>
            </w:r>
            <w:r>
              <w:rPr>
                <w:sz w:val="24"/>
                <w:szCs w:val="24"/>
              </w:rPr>
              <w:t>;</w:t>
            </w:r>
          </w:p>
          <w:p w:rsidR="00BD5622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однократные (1 или 2) несущественные замечания</w:t>
            </w:r>
            <w:r>
              <w:rPr>
                <w:sz w:val="24"/>
                <w:szCs w:val="24"/>
              </w:rPr>
              <w:t>;</w:t>
            </w:r>
          </w:p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замечания (2-5) несущественны, но повторяются в течение периода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391CA2">
              <w:rPr>
                <w:sz w:val="24"/>
                <w:szCs w:val="24"/>
              </w:rPr>
              <w:t>Журнал регистрации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 w:rsidRPr="00F73FE6">
              <w:rPr>
                <w:color w:val="000000"/>
                <w:sz w:val="24"/>
                <w:szCs w:val="24"/>
              </w:rPr>
              <w:t>Обеспечение текущего медицинского наблюдения за обучающимися во время тренировок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плана работы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работы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962434" w:rsidRDefault="00BD5622" w:rsidP="00117212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Выполнение программы медико-биологического сопровождения спортсменов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BD5622" w:rsidRPr="00962434" w:rsidRDefault="00BD5622" w:rsidP="00117212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Реализация мероприятий</w:t>
            </w:r>
            <w:r>
              <w:rPr>
                <w:sz w:val="24"/>
                <w:szCs w:val="24"/>
              </w:rPr>
              <w:t xml:space="preserve"> (100%)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962434" w:rsidRDefault="00BD5622" w:rsidP="00117212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Научно-методическое обеспечение спортивной подготовки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BD5622" w:rsidRPr="00962434" w:rsidRDefault="00BD5622" w:rsidP="00117212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Разработка комплексной программы спортивной подготовки спортсменов, спортивной команды к спортивным соревнованиям по соответствующему направлению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,0 б.</w:t>
            </w:r>
          </w:p>
        </w:tc>
        <w:tc>
          <w:tcPr>
            <w:tcW w:w="1062" w:type="pct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справка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4458" w:type="pct"/>
            <w:gridSpan w:val="5"/>
            <w:shd w:val="clear" w:color="auto" w:fill="FFFFFF"/>
          </w:tcPr>
          <w:p w:rsidR="00BD5622" w:rsidRPr="00D01162" w:rsidRDefault="00BD5622" w:rsidP="00117212">
            <w:pPr>
              <w:rPr>
                <w:b/>
                <w:bCs/>
                <w:sz w:val="24"/>
                <w:szCs w:val="24"/>
              </w:rPr>
            </w:pPr>
            <w:r w:rsidRPr="00D01162">
              <w:rPr>
                <w:b/>
                <w:bCs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Проведение профилактических мероприятий по предупреждению заболеваний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 б.</w:t>
            </w:r>
          </w:p>
        </w:tc>
        <w:tc>
          <w:tcPr>
            <w:tcW w:w="1062" w:type="pct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Протоколы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391CA2">
              <w:rPr>
                <w:sz w:val="24"/>
                <w:szCs w:val="24"/>
              </w:rPr>
              <w:t>Журнал регистрации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  <w:vAlign w:val="center"/>
          </w:tcPr>
          <w:p w:rsidR="00BD5622" w:rsidRPr="00962434" w:rsidRDefault="00BD5622" w:rsidP="00117212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Освоение эффективных методов научно-методического, медико-биологического сопровождения спортивной подготовки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962434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Pr="00962434">
              <w:rPr>
                <w:sz w:val="24"/>
                <w:szCs w:val="24"/>
              </w:rPr>
              <w:t>недрение современных восстановительных методик</w:t>
            </w:r>
            <w:r>
              <w:rPr>
                <w:sz w:val="24"/>
                <w:szCs w:val="24"/>
              </w:rPr>
              <w:t>;</w:t>
            </w:r>
          </w:p>
          <w:p w:rsidR="00BD5622" w:rsidRPr="00962434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Pr="00962434">
              <w:rPr>
                <w:sz w:val="24"/>
                <w:szCs w:val="24"/>
              </w:rPr>
              <w:t>недрение современных методик функциональной диагностики</w:t>
            </w:r>
          </w:p>
          <w:p w:rsidR="00BD5622" w:rsidRPr="00962434" w:rsidRDefault="00BD5622" w:rsidP="00117212">
            <w:pPr>
              <w:rPr>
                <w:sz w:val="24"/>
                <w:szCs w:val="24"/>
              </w:rPr>
            </w:pPr>
          </w:p>
          <w:p w:rsidR="00BD5622" w:rsidRPr="00962434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справка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962434" w:rsidRDefault="00BD5622" w:rsidP="00117212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Участие в проведении спортивного отбора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962434" w:rsidRDefault="00BD5622" w:rsidP="00117212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 xml:space="preserve">Внедрение современных методик 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справка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117212">
            <w:pPr>
              <w:rPr>
                <w:sz w:val="24"/>
                <w:szCs w:val="24"/>
              </w:rPr>
            </w:pPr>
            <w:r w:rsidRPr="00962434">
              <w:rPr>
                <w:spacing w:val="1"/>
                <w:sz w:val="24"/>
                <w:szCs w:val="24"/>
              </w:rPr>
              <w:t>Инициатива и творческий подход к выполнению работы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BD5622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Pr="00962434">
              <w:rPr>
                <w:sz w:val="24"/>
                <w:szCs w:val="24"/>
              </w:rPr>
              <w:t xml:space="preserve">несение предложений </w:t>
            </w:r>
            <w:r w:rsidRPr="00962434">
              <w:rPr>
                <w:sz w:val="24"/>
                <w:szCs w:val="24"/>
              </w:rPr>
              <w:br/>
              <w:t>по повышению качества спортивной подготовки</w:t>
            </w:r>
            <w:r>
              <w:rPr>
                <w:sz w:val="24"/>
                <w:szCs w:val="24"/>
              </w:rPr>
              <w:t>;</w:t>
            </w:r>
          </w:p>
          <w:p w:rsidR="00BD5622" w:rsidRPr="00962434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</w:t>
            </w:r>
            <w:r w:rsidRPr="00962434">
              <w:rPr>
                <w:sz w:val="24"/>
                <w:szCs w:val="24"/>
              </w:rPr>
              <w:t>редложение по эффективной организации тренировочного процесса</w:t>
            </w:r>
            <w:r>
              <w:rPr>
                <w:sz w:val="24"/>
                <w:szCs w:val="24"/>
              </w:rPr>
              <w:t>;</w:t>
            </w:r>
          </w:p>
          <w:p w:rsidR="00BD5622" w:rsidRPr="006C5D53" w:rsidRDefault="00BD5622" w:rsidP="001172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</w:t>
            </w:r>
            <w:r w:rsidRPr="00962434">
              <w:rPr>
                <w:sz w:val="24"/>
                <w:szCs w:val="24"/>
              </w:rPr>
              <w:t>роведение мероприятий с обучающимися по профилактике травматизма и применению допинга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б.</w:t>
            </w:r>
          </w:p>
        </w:tc>
        <w:tc>
          <w:tcPr>
            <w:tcW w:w="1062" w:type="pct"/>
            <w:shd w:val="clear" w:color="auto" w:fill="FFFFFF"/>
          </w:tcPr>
          <w:p w:rsidR="00BD5622" w:rsidRPr="001E4E99" w:rsidRDefault="00BD5622" w:rsidP="00185316">
            <w:pPr>
              <w:rPr>
                <w:sz w:val="24"/>
                <w:szCs w:val="24"/>
              </w:rPr>
            </w:pPr>
            <w:r w:rsidRPr="001E4E99">
              <w:rPr>
                <w:sz w:val="24"/>
                <w:szCs w:val="24"/>
              </w:rPr>
              <w:t>Протокол</w:t>
            </w:r>
          </w:p>
          <w:p w:rsidR="00BD5622" w:rsidRPr="001E4E99" w:rsidRDefault="00BD5622" w:rsidP="00185316">
            <w:pPr>
              <w:rPr>
                <w:sz w:val="24"/>
                <w:szCs w:val="24"/>
              </w:rPr>
            </w:pPr>
            <w:r w:rsidRPr="001E4E99">
              <w:rPr>
                <w:sz w:val="24"/>
                <w:szCs w:val="24"/>
              </w:rPr>
              <w:t>План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1E4E99">
              <w:rPr>
                <w:sz w:val="24"/>
                <w:szCs w:val="24"/>
              </w:rPr>
              <w:t>Приказ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 w:val="restar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фельдшер</w:t>
            </w:r>
          </w:p>
        </w:tc>
        <w:tc>
          <w:tcPr>
            <w:tcW w:w="4458" w:type="pct"/>
            <w:gridSpan w:val="5"/>
            <w:shd w:val="clear" w:color="auto" w:fill="FFFFFF"/>
          </w:tcPr>
          <w:p w:rsidR="00BD5622" w:rsidRPr="00D01162" w:rsidRDefault="00BD5622" w:rsidP="00185316">
            <w:pPr>
              <w:rPr>
                <w:b/>
                <w:bCs/>
                <w:sz w:val="24"/>
                <w:szCs w:val="24"/>
              </w:rPr>
            </w:pPr>
            <w:r w:rsidRPr="00D01162">
              <w:rPr>
                <w:b/>
                <w:bCs/>
                <w:sz w:val="24"/>
                <w:szCs w:val="24"/>
              </w:rPr>
              <w:t>Выплата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4D493C">
              <w:rPr>
                <w:color w:val="000000"/>
                <w:sz w:val="24"/>
                <w:szCs w:val="24"/>
              </w:rPr>
              <w:t>Участие в конференциях, семинарах, профессиональных обществ и ассоциаций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Ежеквартально</w:t>
            </w:r>
          </w:p>
        </w:tc>
        <w:tc>
          <w:tcPr>
            <w:tcW w:w="1220" w:type="pct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участие в качестве докладчика</w:t>
            </w:r>
            <w:r>
              <w:rPr>
                <w:sz w:val="24"/>
                <w:szCs w:val="24"/>
              </w:rPr>
              <w:t>;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участие в качестве слушателя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Договора, дипломы, сертификаты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4D493C">
              <w:rPr>
                <w:color w:val="000000"/>
                <w:sz w:val="24"/>
                <w:szCs w:val="24"/>
              </w:rPr>
              <w:t>Проведение санитарно-просветительной работы (лекции, беседы, выступления и публикации в СМИ)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выступления и</w:t>
            </w:r>
            <w:r>
              <w:rPr>
                <w:sz w:val="24"/>
                <w:szCs w:val="24"/>
              </w:rPr>
              <w:t>(или)</w:t>
            </w:r>
            <w:r w:rsidRPr="004D493C">
              <w:rPr>
                <w:sz w:val="24"/>
                <w:szCs w:val="24"/>
              </w:rPr>
              <w:t xml:space="preserve"> публикации в СМИ (1 шт.)</w:t>
            </w:r>
            <w:r>
              <w:rPr>
                <w:sz w:val="24"/>
                <w:szCs w:val="24"/>
              </w:rPr>
              <w:t>;</w:t>
            </w:r>
          </w:p>
          <w:p w:rsidR="00BD5622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лекция, беседа (1 шт.)</w:t>
            </w:r>
            <w:r>
              <w:rPr>
                <w:sz w:val="24"/>
                <w:szCs w:val="24"/>
              </w:rPr>
              <w:t>;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4D493C">
              <w:rPr>
                <w:sz w:val="24"/>
                <w:szCs w:val="24"/>
              </w:rPr>
              <w:t>санбюллетень (1 шт.)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Протоколы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043246" w:rsidRDefault="00BD5622" w:rsidP="00185316">
            <w:r w:rsidRPr="004F059E">
              <w:rPr>
                <w:color w:val="000000"/>
                <w:sz w:val="24"/>
                <w:szCs w:val="24"/>
              </w:rPr>
              <w:t>Своевременно и в полном объеме выполнение назначений врача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C5D53">
              <w:rPr>
                <w:sz w:val="24"/>
                <w:szCs w:val="24"/>
              </w:rPr>
              <w:t>ценивается по факту отсутствия зафиксированных в журнале учета работ обоснованных замечаний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Журнал учета работ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4F059E" w:rsidRDefault="00BD5622" w:rsidP="0018531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59E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предложений по усовершенствованию  и расширению спектра оказываемых медицинских услуг для обучающихся 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б.</w:t>
            </w:r>
          </w:p>
        </w:tc>
        <w:tc>
          <w:tcPr>
            <w:tcW w:w="1062" w:type="pct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Протоколы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391CA2">
              <w:rPr>
                <w:sz w:val="24"/>
                <w:szCs w:val="24"/>
              </w:rPr>
              <w:t>Журнал регистрации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4458" w:type="pct"/>
            <w:gridSpan w:val="5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  <w:r w:rsidRPr="00D01162">
              <w:rPr>
                <w:b/>
                <w:bCs/>
                <w:sz w:val="24"/>
                <w:szCs w:val="24"/>
              </w:rPr>
              <w:t>Выплата за качество выполняемых работ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4F059E" w:rsidRDefault="00BD5622" w:rsidP="00FD055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Ответственность за  оформление</w:t>
            </w:r>
            <w:r w:rsidRPr="008F52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59E">
              <w:rPr>
                <w:rFonts w:ascii="Times New Roman" w:hAnsi="Times New Roman" w:cs="Times New Roman"/>
                <w:sz w:val="24"/>
                <w:szCs w:val="24"/>
              </w:rPr>
              <w:t>документации (журнал, путевой лист, направление, справка и др.)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FD05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BD5622" w:rsidRPr="00962434" w:rsidRDefault="00BD5622" w:rsidP="00FD0554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Реализация мероприятий</w:t>
            </w:r>
            <w:r>
              <w:rPr>
                <w:sz w:val="24"/>
                <w:szCs w:val="24"/>
              </w:rPr>
              <w:t xml:space="preserve"> (100%)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FD0554">
            <w:pPr>
              <w:rPr>
                <w:sz w:val="24"/>
                <w:szCs w:val="24"/>
              </w:rPr>
            </w:pP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  <w:vAlign w:val="center"/>
          </w:tcPr>
          <w:p w:rsidR="00BD5622" w:rsidRPr="00962434" w:rsidRDefault="00BD5622" w:rsidP="00185316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Освоение эффективных методов научно-методического, медико-биологического сопровождения спортивной подготовки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962434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Pr="00962434">
              <w:rPr>
                <w:sz w:val="24"/>
                <w:szCs w:val="24"/>
              </w:rPr>
              <w:t>недрение современных восстановительных методик</w:t>
            </w:r>
            <w:r>
              <w:rPr>
                <w:sz w:val="24"/>
                <w:szCs w:val="24"/>
              </w:rPr>
              <w:t>;</w:t>
            </w:r>
          </w:p>
          <w:p w:rsidR="00BD5622" w:rsidRPr="00962434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Pr="00962434">
              <w:rPr>
                <w:sz w:val="24"/>
                <w:szCs w:val="24"/>
              </w:rPr>
              <w:t>недрение современных методик функциональной диагностики</w:t>
            </w:r>
          </w:p>
          <w:p w:rsidR="00BD5622" w:rsidRPr="00962434" w:rsidRDefault="00BD5622" w:rsidP="00185316">
            <w:pPr>
              <w:rPr>
                <w:sz w:val="24"/>
                <w:szCs w:val="24"/>
              </w:rPr>
            </w:pPr>
          </w:p>
          <w:p w:rsidR="00BD5622" w:rsidRPr="00962434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справка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</w:p>
          <w:p w:rsidR="00BD5622" w:rsidRPr="00962434" w:rsidRDefault="00BD5622" w:rsidP="00185316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>Участие в проведении спортивного отбора</w:t>
            </w:r>
          </w:p>
        </w:tc>
        <w:tc>
          <w:tcPr>
            <w:tcW w:w="60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</w:tcPr>
          <w:p w:rsidR="00BD5622" w:rsidRPr="00962434" w:rsidRDefault="00BD5622" w:rsidP="00185316">
            <w:pPr>
              <w:rPr>
                <w:sz w:val="24"/>
                <w:szCs w:val="24"/>
              </w:rPr>
            </w:pPr>
            <w:r w:rsidRPr="00962434">
              <w:rPr>
                <w:sz w:val="24"/>
                <w:szCs w:val="24"/>
              </w:rPr>
              <w:t xml:space="preserve">Внедрение современных методик </w:t>
            </w:r>
          </w:p>
        </w:tc>
        <w:tc>
          <w:tcPr>
            <w:tcW w:w="700" w:type="pct"/>
            <w:shd w:val="clear" w:color="auto" w:fill="FFFFFF"/>
          </w:tcPr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б.</w:t>
            </w:r>
          </w:p>
        </w:tc>
        <w:tc>
          <w:tcPr>
            <w:tcW w:w="1062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справка</w:t>
            </w:r>
          </w:p>
        </w:tc>
      </w:tr>
      <w:tr w:rsidR="00BD5622" w:rsidRPr="006C5D53" w:rsidTr="008F52FB">
        <w:trPr>
          <w:trHeight w:val="20"/>
        </w:trPr>
        <w:tc>
          <w:tcPr>
            <w:tcW w:w="542" w:type="pct"/>
            <w:vMerge/>
            <w:shd w:val="clear" w:color="auto" w:fill="FFFFFF"/>
            <w:vAlign w:val="center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</w:p>
        </w:tc>
        <w:tc>
          <w:tcPr>
            <w:tcW w:w="868" w:type="pct"/>
            <w:shd w:val="clear" w:color="auto" w:fill="FFFFFF"/>
          </w:tcPr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962434">
              <w:rPr>
                <w:spacing w:val="1"/>
                <w:sz w:val="24"/>
                <w:szCs w:val="24"/>
              </w:rPr>
              <w:t>Инициатива и творческий подход к выполнению работы</w:t>
            </w:r>
          </w:p>
        </w:tc>
        <w:tc>
          <w:tcPr>
            <w:tcW w:w="608" w:type="pct"/>
            <w:shd w:val="clear" w:color="auto" w:fill="FFFFFF"/>
          </w:tcPr>
          <w:p w:rsidR="00BD5622" w:rsidRDefault="00BD5622" w:rsidP="00185316">
            <w:pPr>
              <w:rPr>
                <w:sz w:val="24"/>
                <w:szCs w:val="24"/>
              </w:rPr>
            </w:pP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Ежемесячно</w:t>
            </w:r>
          </w:p>
        </w:tc>
        <w:tc>
          <w:tcPr>
            <w:tcW w:w="1220" w:type="pct"/>
            <w:shd w:val="clear" w:color="auto" w:fill="FFFFFF"/>
            <w:vAlign w:val="center"/>
          </w:tcPr>
          <w:p w:rsidR="00BD5622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Pr="00962434">
              <w:rPr>
                <w:sz w:val="24"/>
                <w:szCs w:val="24"/>
              </w:rPr>
              <w:t xml:space="preserve">несение предложений </w:t>
            </w:r>
            <w:r w:rsidRPr="00962434">
              <w:rPr>
                <w:sz w:val="24"/>
                <w:szCs w:val="24"/>
              </w:rPr>
              <w:br/>
              <w:t>по повышению качества спортивной подготовки</w:t>
            </w:r>
            <w:r>
              <w:rPr>
                <w:sz w:val="24"/>
                <w:szCs w:val="24"/>
              </w:rPr>
              <w:t>;</w:t>
            </w:r>
          </w:p>
          <w:p w:rsidR="00BD5622" w:rsidRPr="00962434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</w:t>
            </w:r>
            <w:r w:rsidRPr="00962434">
              <w:rPr>
                <w:sz w:val="24"/>
                <w:szCs w:val="24"/>
              </w:rPr>
              <w:t>редложение по эффективной организации тренировочного процесса</w:t>
            </w:r>
            <w:r>
              <w:rPr>
                <w:sz w:val="24"/>
                <w:szCs w:val="24"/>
              </w:rPr>
              <w:t>;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п</w:t>
            </w:r>
            <w:r w:rsidRPr="00962434">
              <w:rPr>
                <w:sz w:val="24"/>
                <w:szCs w:val="24"/>
              </w:rPr>
              <w:t>роведение мероприятий с обучающимися по профилактике травматизма и применению допинга</w:t>
            </w:r>
          </w:p>
        </w:tc>
        <w:tc>
          <w:tcPr>
            <w:tcW w:w="700" w:type="pct"/>
            <w:shd w:val="clear" w:color="auto" w:fill="FFFFFF"/>
          </w:tcPr>
          <w:p w:rsidR="00BD5622" w:rsidRDefault="00BD5622" w:rsidP="00CB0A31">
            <w:pPr>
              <w:rPr>
                <w:sz w:val="24"/>
                <w:szCs w:val="24"/>
              </w:rPr>
            </w:pPr>
          </w:p>
          <w:p w:rsidR="00BD5622" w:rsidRPr="00E47A46" w:rsidRDefault="00BD5622" w:rsidP="00CB0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>
              <w:rPr>
                <w:sz w:val="24"/>
                <w:szCs w:val="24"/>
              </w:rPr>
              <w:t>,0 б.</w:t>
            </w:r>
          </w:p>
        </w:tc>
        <w:tc>
          <w:tcPr>
            <w:tcW w:w="1062" w:type="pct"/>
            <w:shd w:val="clear" w:color="auto" w:fill="FFFFFF"/>
          </w:tcPr>
          <w:p w:rsidR="00BD5622" w:rsidRPr="001E4E99" w:rsidRDefault="00BD5622" w:rsidP="00185316">
            <w:pPr>
              <w:rPr>
                <w:sz w:val="24"/>
                <w:szCs w:val="24"/>
              </w:rPr>
            </w:pPr>
            <w:r w:rsidRPr="001E4E99">
              <w:rPr>
                <w:sz w:val="24"/>
                <w:szCs w:val="24"/>
              </w:rPr>
              <w:t>Протокол</w:t>
            </w:r>
          </w:p>
          <w:p w:rsidR="00BD5622" w:rsidRPr="001E4E99" w:rsidRDefault="00BD5622" w:rsidP="00185316">
            <w:pPr>
              <w:rPr>
                <w:sz w:val="24"/>
                <w:szCs w:val="24"/>
              </w:rPr>
            </w:pPr>
            <w:r w:rsidRPr="001E4E99">
              <w:rPr>
                <w:sz w:val="24"/>
                <w:szCs w:val="24"/>
              </w:rPr>
              <w:t>План</w:t>
            </w:r>
          </w:p>
          <w:p w:rsidR="00BD5622" w:rsidRPr="006C5D53" w:rsidRDefault="00BD5622" w:rsidP="00185316">
            <w:pPr>
              <w:rPr>
                <w:sz w:val="24"/>
                <w:szCs w:val="24"/>
              </w:rPr>
            </w:pPr>
            <w:r w:rsidRPr="001E4E99">
              <w:rPr>
                <w:sz w:val="24"/>
                <w:szCs w:val="24"/>
              </w:rPr>
              <w:t>Приказ</w:t>
            </w:r>
          </w:p>
        </w:tc>
      </w:tr>
    </w:tbl>
    <w:p w:rsidR="00BD5622" w:rsidRDefault="00BD5622" w:rsidP="001E528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BD5622" w:rsidRDefault="00BD5622" w:rsidP="00EA2A6B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sectPr w:rsidR="00BD5622" w:rsidSect="008F52FB">
      <w:headerReference w:type="default" r:id="rId7"/>
      <w:pgSz w:w="16838" w:h="11906" w:orient="landscape" w:code="9"/>
      <w:pgMar w:top="539" w:right="851" w:bottom="719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622" w:rsidRDefault="00BD5622">
      <w:r>
        <w:separator/>
      </w:r>
    </w:p>
  </w:endnote>
  <w:endnote w:type="continuationSeparator" w:id="0">
    <w:p w:rsidR="00BD5622" w:rsidRDefault="00BD5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622" w:rsidRDefault="00BD5622">
      <w:r>
        <w:separator/>
      </w:r>
    </w:p>
  </w:footnote>
  <w:footnote w:type="continuationSeparator" w:id="0">
    <w:p w:rsidR="00BD5622" w:rsidRDefault="00BD5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5622" w:rsidRPr="00A40256" w:rsidRDefault="00BD5622" w:rsidP="00757F6E">
    <w:pPr>
      <w:pStyle w:val="Header"/>
      <w:jc w:val="center"/>
      <w:rPr>
        <w:sz w:val="24"/>
        <w:szCs w:val="24"/>
      </w:rPr>
    </w:pPr>
    <w:r w:rsidRPr="00A40256">
      <w:rPr>
        <w:sz w:val="24"/>
        <w:szCs w:val="24"/>
      </w:rPr>
      <w:fldChar w:fldCharType="begin"/>
    </w:r>
    <w:r w:rsidRPr="00A40256">
      <w:rPr>
        <w:sz w:val="24"/>
        <w:szCs w:val="24"/>
      </w:rPr>
      <w:instrText>PAGE   \* MERGEFORMAT</w:instrText>
    </w:r>
    <w:r w:rsidRPr="00A40256"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 w:rsidRPr="00A40256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21744"/>
    <w:multiLevelType w:val="singleLevel"/>
    <w:tmpl w:val="6A20DA48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</w:abstractNum>
  <w:abstractNum w:abstractNumId="1">
    <w:nsid w:val="178F00F2"/>
    <w:multiLevelType w:val="multilevel"/>
    <w:tmpl w:val="C6D0AA34"/>
    <w:styleLink w:val="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">
    <w:nsid w:val="1A404B73"/>
    <w:multiLevelType w:val="singleLevel"/>
    <w:tmpl w:val="8790386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E677D94"/>
    <w:multiLevelType w:val="multilevel"/>
    <w:tmpl w:val="DBEEE51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5044538"/>
    <w:multiLevelType w:val="hybridMultilevel"/>
    <w:tmpl w:val="674A1E74"/>
    <w:lvl w:ilvl="0" w:tplc="0419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C32F0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6">
    <w:nsid w:val="5A01138B"/>
    <w:multiLevelType w:val="singleLevel"/>
    <w:tmpl w:val="D4D4618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7">
    <w:nsid w:val="606849D2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abstractNum w:abstractNumId="8">
    <w:nsid w:val="638C4231"/>
    <w:multiLevelType w:val="singleLevel"/>
    <w:tmpl w:val="C7F80774"/>
    <w:lvl w:ilvl="0">
      <w:start w:val="1"/>
      <w:numFmt w:val="bullet"/>
      <w:lvlText w:val=""/>
      <w:lvlJc w:val="left"/>
      <w:pPr>
        <w:tabs>
          <w:tab w:val="num" w:pos="1080"/>
        </w:tabs>
        <w:ind w:firstLine="720"/>
      </w:pPr>
      <w:rPr>
        <w:rFonts w:ascii="Symbol" w:hAnsi="Symbol" w:hint="default"/>
      </w:rPr>
    </w:lvl>
  </w:abstractNum>
  <w:abstractNum w:abstractNumId="9">
    <w:nsid w:val="76AD0F20"/>
    <w:multiLevelType w:val="singleLevel"/>
    <w:tmpl w:val="DD1C2E2A"/>
    <w:lvl w:ilvl="0">
      <w:start w:val="1"/>
      <w:numFmt w:val="decimal"/>
      <w:lvlText w:val="%1."/>
      <w:lvlJc w:val="left"/>
      <w:pPr>
        <w:tabs>
          <w:tab w:val="num" w:pos="1080"/>
        </w:tabs>
        <w:ind w:firstLine="7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7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CA2"/>
    <w:rsid w:val="0000204E"/>
    <w:rsid w:val="000059FF"/>
    <w:rsid w:val="00010CA9"/>
    <w:rsid w:val="00013F67"/>
    <w:rsid w:val="0001497A"/>
    <w:rsid w:val="00020537"/>
    <w:rsid w:val="0002059F"/>
    <w:rsid w:val="00020CFB"/>
    <w:rsid w:val="00020D0C"/>
    <w:rsid w:val="00025E18"/>
    <w:rsid w:val="00033D67"/>
    <w:rsid w:val="00036459"/>
    <w:rsid w:val="00043246"/>
    <w:rsid w:val="000462D1"/>
    <w:rsid w:val="00046CB9"/>
    <w:rsid w:val="00051EFC"/>
    <w:rsid w:val="00053357"/>
    <w:rsid w:val="000574C9"/>
    <w:rsid w:val="00063269"/>
    <w:rsid w:val="00064519"/>
    <w:rsid w:val="00064DF8"/>
    <w:rsid w:val="000744B2"/>
    <w:rsid w:val="00086A18"/>
    <w:rsid w:val="00091D79"/>
    <w:rsid w:val="0009582E"/>
    <w:rsid w:val="00095B1E"/>
    <w:rsid w:val="00095F53"/>
    <w:rsid w:val="000A26F7"/>
    <w:rsid w:val="000B097C"/>
    <w:rsid w:val="000B2588"/>
    <w:rsid w:val="000B2DD2"/>
    <w:rsid w:val="000B3210"/>
    <w:rsid w:val="000B5321"/>
    <w:rsid w:val="000B5EB4"/>
    <w:rsid w:val="000B744C"/>
    <w:rsid w:val="000C2891"/>
    <w:rsid w:val="000C2DD3"/>
    <w:rsid w:val="000C3C69"/>
    <w:rsid w:val="000C4C27"/>
    <w:rsid w:val="000D4EC3"/>
    <w:rsid w:val="000E1C84"/>
    <w:rsid w:val="000E29AE"/>
    <w:rsid w:val="000E3D11"/>
    <w:rsid w:val="000E4A62"/>
    <w:rsid w:val="000E5ED9"/>
    <w:rsid w:val="000F124E"/>
    <w:rsid w:val="000F4621"/>
    <w:rsid w:val="000F4A5B"/>
    <w:rsid w:val="000F6CF0"/>
    <w:rsid w:val="00107C14"/>
    <w:rsid w:val="00107DA0"/>
    <w:rsid w:val="001119BE"/>
    <w:rsid w:val="00114808"/>
    <w:rsid w:val="001156A5"/>
    <w:rsid w:val="00115748"/>
    <w:rsid w:val="001161A3"/>
    <w:rsid w:val="00117212"/>
    <w:rsid w:val="0012265F"/>
    <w:rsid w:val="00127BDF"/>
    <w:rsid w:val="00127F9B"/>
    <w:rsid w:val="00130A77"/>
    <w:rsid w:val="0014093B"/>
    <w:rsid w:val="00140A78"/>
    <w:rsid w:val="00140DB9"/>
    <w:rsid w:val="0014313D"/>
    <w:rsid w:val="00144049"/>
    <w:rsid w:val="001453F2"/>
    <w:rsid w:val="00146DAA"/>
    <w:rsid w:val="00147117"/>
    <w:rsid w:val="00147A88"/>
    <w:rsid w:val="001528FB"/>
    <w:rsid w:val="00157890"/>
    <w:rsid w:val="0016156F"/>
    <w:rsid w:val="00163C57"/>
    <w:rsid w:val="00164DB1"/>
    <w:rsid w:val="00165206"/>
    <w:rsid w:val="00167D0B"/>
    <w:rsid w:val="00171128"/>
    <w:rsid w:val="0017385A"/>
    <w:rsid w:val="00176A59"/>
    <w:rsid w:val="00177211"/>
    <w:rsid w:val="00177ED0"/>
    <w:rsid w:val="00180473"/>
    <w:rsid w:val="00180528"/>
    <w:rsid w:val="00182808"/>
    <w:rsid w:val="00185316"/>
    <w:rsid w:val="00193AF8"/>
    <w:rsid w:val="00194E98"/>
    <w:rsid w:val="001A0D60"/>
    <w:rsid w:val="001A47F9"/>
    <w:rsid w:val="001A6CC3"/>
    <w:rsid w:val="001A73BC"/>
    <w:rsid w:val="001A7E1F"/>
    <w:rsid w:val="001B0D97"/>
    <w:rsid w:val="001B3E94"/>
    <w:rsid w:val="001B5B2A"/>
    <w:rsid w:val="001C012C"/>
    <w:rsid w:val="001C3957"/>
    <w:rsid w:val="001D031E"/>
    <w:rsid w:val="001D2C11"/>
    <w:rsid w:val="001D33EC"/>
    <w:rsid w:val="001D75A6"/>
    <w:rsid w:val="001E0E53"/>
    <w:rsid w:val="001E2304"/>
    <w:rsid w:val="001E34BB"/>
    <w:rsid w:val="001E4E99"/>
    <w:rsid w:val="001E528E"/>
    <w:rsid w:val="001F4EBD"/>
    <w:rsid w:val="001F6300"/>
    <w:rsid w:val="00200824"/>
    <w:rsid w:val="00200D95"/>
    <w:rsid w:val="00200DC5"/>
    <w:rsid w:val="00202323"/>
    <w:rsid w:val="002104ED"/>
    <w:rsid w:val="00210C95"/>
    <w:rsid w:val="00211EEE"/>
    <w:rsid w:val="00214920"/>
    <w:rsid w:val="00215F6C"/>
    <w:rsid w:val="00220A77"/>
    <w:rsid w:val="00227FFA"/>
    <w:rsid w:val="002304AD"/>
    <w:rsid w:val="0023670C"/>
    <w:rsid w:val="00242455"/>
    <w:rsid w:val="0024508E"/>
    <w:rsid w:val="0025216B"/>
    <w:rsid w:val="00252BA7"/>
    <w:rsid w:val="0025720B"/>
    <w:rsid w:val="00257249"/>
    <w:rsid w:val="00261745"/>
    <w:rsid w:val="00262E79"/>
    <w:rsid w:val="002644B6"/>
    <w:rsid w:val="002700DD"/>
    <w:rsid w:val="00270281"/>
    <w:rsid w:val="0027049C"/>
    <w:rsid w:val="00272DD4"/>
    <w:rsid w:val="00272E23"/>
    <w:rsid w:val="002761D4"/>
    <w:rsid w:val="00281973"/>
    <w:rsid w:val="002845FD"/>
    <w:rsid w:val="00290EA5"/>
    <w:rsid w:val="00291A96"/>
    <w:rsid w:val="00292975"/>
    <w:rsid w:val="002944C8"/>
    <w:rsid w:val="002A24F1"/>
    <w:rsid w:val="002B1199"/>
    <w:rsid w:val="002B31CB"/>
    <w:rsid w:val="002B34AC"/>
    <w:rsid w:val="002B56C3"/>
    <w:rsid w:val="002B688D"/>
    <w:rsid w:val="002B6E60"/>
    <w:rsid w:val="002C196A"/>
    <w:rsid w:val="002C3E88"/>
    <w:rsid w:val="002C4C2D"/>
    <w:rsid w:val="002D1972"/>
    <w:rsid w:val="002D34AC"/>
    <w:rsid w:val="002D6628"/>
    <w:rsid w:val="002D6F44"/>
    <w:rsid w:val="002E047A"/>
    <w:rsid w:val="002E0CE0"/>
    <w:rsid w:val="002E15B5"/>
    <w:rsid w:val="002E4D77"/>
    <w:rsid w:val="002F00AD"/>
    <w:rsid w:val="002F1BA9"/>
    <w:rsid w:val="002F27C6"/>
    <w:rsid w:val="002F5311"/>
    <w:rsid w:val="002F5667"/>
    <w:rsid w:val="002F7E9E"/>
    <w:rsid w:val="00301F75"/>
    <w:rsid w:val="003120C2"/>
    <w:rsid w:val="00313ED9"/>
    <w:rsid w:val="003144DA"/>
    <w:rsid w:val="0032075E"/>
    <w:rsid w:val="003212C1"/>
    <w:rsid w:val="0032287E"/>
    <w:rsid w:val="00323821"/>
    <w:rsid w:val="00324A20"/>
    <w:rsid w:val="00326FCC"/>
    <w:rsid w:val="0033158F"/>
    <w:rsid w:val="00331E0C"/>
    <w:rsid w:val="003340DC"/>
    <w:rsid w:val="00334451"/>
    <w:rsid w:val="00336D36"/>
    <w:rsid w:val="003379A1"/>
    <w:rsid w:val="00337DA4"/>
    <w:rsid w:val="00341900"/>
    <w:rsid w:val="0034415A"/>
    <w:rsid w:val="00346259"/>
    <w:rsid w:val="00352D5E"/>
    <w:rsid w:val="003536A1"/>
    <w:rsid w:val="00355DB8"/>
    <w:rsid w:val="003663F2"/>
    <w:rsid w:val="00373C45"/>
    <w:rsid w:val="00376F4F"/>
    <w:rsid w:val="0038120C"/>
    <w:rsid w:val="00381B41"/>
    <w:rsid w:val="0038448C"/>
    <w:rsid w:val="003856AC"/>
    <w:rsid w:val="00385B18"/>
    <w:rsid w:val="0038671E"/>
    <w:rsid w:val="00391CA2"/>
    <w:rsid w:val="00393F31"/>
    <w:rsid w:val="003964E7"/>
    <w:rsid w:val="00396AB2"/>
    <w:rsid w:val="00397162"/>
    <w:rsid w:val="003A0697"/>
    <w:rsid w:val="003A21CF"/>
    <w:rsid w:val="003A37A7"/>
    <w:rsid w:val="003A6B57"/>
    <w:rsid w:val="003B25F8"/>
    <w:rsid w:val="003B6441"/>
    <w:rsid w:val="003C18B8"/>
    <w:rsid w:val="003C1C68"/>
    <w:rsid w:val="003C498E"/>
    <w:rsid w:val="003C5D89"/>
    <w:rsid w:val="003C6C10"/>
    <w:rsid w:val="003C7C0A"/>
    <w:rsid w:val="003D02D0"/>
    <w:rsid w:val="003D4806"/>
    <w:rsid w:val="003D49B2"/>
    <w:rsid w:val="003E36B0"/>
    <w:rsid w:val="003E50BF"/>
    <w:rsid w:val="003E6437"/>
    <w:rsid w:val="003F0135"/>
    <w:rsid w:val="003F0F9E"/>
    <w:rsid w:val="003F18C7"/>
    <w:rsid w:val="003F1FB9"/>
    <w:rsid w:val="003F415C"/>
    <w:rsid w:val="003F7E6E"/>
    <w:rsid w:val="0040477B"/>
    <w:rsid w:val="00406D4B"/>
    <w:rsid w:val="004106AE"/>
    <w:rsid w:val="00413B77"/>
    <w:rsid w:val="00414B7C"/>
    <w:rsid w:val="00414BB6"/>
    <w:rsid w:val="00423BCD"/>
    <w:rsid w:val="004242C8"/>
    <w:rsid w:val="00424FD2"/>
    <w:rsid w:val="00427BC4"/>
    <w:rsid w:val="004328B8"/>
    <w:rsid w:val="00434B22"/>
    <w:rsid w:val="00436173"/>
    <w:rsid w:val="0044184D"/>
    <w:rsid w:val="00443E58"/>
    <w:rsid w:val="00446D6B"/>
    <w:rsid w:val="00450DA0"/>
    <w:rsid w:val="00455DF0"/>
    <w:rsid w:val="004563DD"/>
    <w:rsid w:val="004633D1"/>
    <w:rsid w:val="00464124"/>
    <w:rsid w:val="00466BF2"/>
    <w:rsid w:val="004679A3"/>
    <w:rsid w:val="0047035F"/>
    <w:rsid w:val="0047121F"/>
    <w:rsid w:val="0047217B"/>
    <w:rsid w:val="004735B6"/>
    <w:rsid w:val="004752C5"/>
    <w:rsid w:val="004752F9"/>
    <w:rsid w:val="00476FD7"/>
    <w:rsid w:val="00482752"/>
    <w:rsid w:val="00482E75"/>
    <w:rsid w:val="00492ED0"/>
    <w:rsid w:val="004939EC"/>
    <w:rsid w:val="00493A8C"/>
    <w:rsid w:val="00493B4B"/>
    <w:rsid w:val="004942F2"/>
    <w:rsid w:val="004A10AB"/>
    <w:rsid w:val="004A3D3E"/>
    <w:rsid w:val="004A50F3"/>
    <w:rsid w:val="004A5CA3"/>
    <w:rsid w:val="004B20AE"/>
    <w:rsid w:val="004B247B"/>
    <w:rsid w:val="004B39A0"/>
    <w:rsid w:val="004B6BC8"/>
    <w:rsid w:val="004B7292"/>
    <w:rsid w:val="004C064E"/>
    <w:rsid w:val="004C2467"/>
    <w:rsid w:val="004C25CA"/>
    <w:rsid w:val="004C4186"/>
    <w:rsid w:val="004C6E0F"/>
    <w:rsid w:val="004C77D5"/>
    <w:rsid w:val="004D2252"/>
    <w:rsid w:val="004D2E1B"/>
    <w:rsid w:val="004D493C"/>
    <w:rsid w:val="004D4DF8"/>
    <w:rsid w:val="004D56B4"/>
    <w:rsid w:val="004D59B4"/>
    <w:rsid w:val="004D5F30"/>
    <w:rsid w:val="004D7332"/>
    <w:rsid w:val="004E485C"/>
    <w:rsid w:val="004F059E"/>
    <w:rsid w:val="004F2857"/>
    <w:rsid w:val="004F72D6"/>
    <w:rsid w:val="00504C1F"/>
    <w:rsid w:val="0051288A"/>
    <w:rsid w:val="005137AC"/>
    <w:rsid w:val="00513992"/>
    <w:rsid w:val="005163D5"/>
    <w:rsid w:val="00516D63"/>
    <w:rsid w:val="00517F4C"/>
    <w:rsid w:val="00521283"/>
    <w:rsid w:val="005214BF"/>
    <w:rsid w:val="00521C34"/>
    <w:rsid w:val="00523423"/>
    <w:rsid w:val="00524B3A"/>
    <w:rsid w:val="00526425"/>
    <w:rsid w:val="00526815"/>
    <w:rsid w:val="00526DE8"/>
    <w:rsid w:val="00530EB1"/>
    <w:rsid w:val="005318CD"/>
    <w:rsid w:val="00535C07"/>
    <w:rsid w:val="00541954"/>
    <w:rsid w:val="00543185"/>
    <w:rsid w:val="00543433"/>
    <w:rsid w:val="00545C2A"/>
    <w:rsid w:val="0054702C"/>
    <w:rsid w:val="005478B2"/>
    <w:rsid w:val="00550B1D"/>
    <w:rsid w:val="00553972"/>
    <w:rsid w:val="00556B49"/>
    <w:rsid w:val="00557558"/>
    <w:rsid w:val="00557953"/>
    <w:rsid w:val="00561AD1"/>
    <w:rsid w:val="0056535E"/>
    <w:rsid w:val="0056597A"/>
    <w:rsid w:val="00566CFB"/>
    <w:rsid w:val="005739FC"/>
    <w:rsid w:val="00576BE5"/>
    <w:rsid w:val="00580960"/>
    <w:rsid w:val="005816AC"/>
    <w:rsid w:val="0058233E"/>
    <w:rsid w:val="00587771"/>
    <w:rsid w:val="00593BC0"/>
    <w:rsid w:val="00594D84"/>
    <w:rsid w:val="005A1C81"/>
    <w:rsid w:val="005A27F5"/>
    <w:rsid w:val="005A3617"/>
    <w:rsid w:val="005A48BD"/>
    <w:rsid w:val="005A5569"/>
    <w:rsid w:val="005A626B"/>
    <w:rsid w:val="005A700F"/>
    <w:rsid w:val="005B26B1"/>
    <w:rsid w:val="005B33C7"/>
    <w:rsid w:val="005B3C17"/>
    <w:rsid w:val="005B6D04"/>
    <w:rsid w:val="005B7693"/>
    <w:rsid w:val="005B79D5"/>
    <w:rsid w:val="005C13BE"/>
    <w:rsid w:val="005C2959"/>
    <w:rsid w:val="005C4620"/>
    <w:rsid w:val="005C49AE"/>
    <w:rsid w:val="005C52C2"/>
    <w:rsid w:val="005D0B30"/>
    <w:rsid w:val="005D2A70"/>
    <w:rsid w:val="005D3C75"/>
    <w:rsid w:val="005D452D"/>
    <w:rsid w:val="005D7DD1"/>
    <w:rsid w:val="005E3632"/>
    <w:rsid w:val="005E3D75"/>
    <w:rsid w:val="005E779E"/>
    <w:rsid w:val="005E7BDC"/>
    <w:rsid w:val="005F1776"/>
    <w:rsid w:val="005F4493"/>
    <w:rsid w:val="005F6434"/>
    <w:rsid w:val="00602510"/>
    <w:rsid w:val="00602A21"/>
    <w:rsid w:val="006046D2"/>
    <w:rsid w:val="00605569"/>
    <w:rsid w:val="0060637B"/>
    <w:rsid w:val="006137E6"/>
    <w:rsid w:val="00614423"/>
    <w:rsid w:val="00614F8E"/>
    <w:rsid w:val="00616DDF"/>
    <w:rsid w:val="00617DFC"/>
    <w:rsid w:val="00621D6A"/>
    <w:rsid w:val="00622B2E"/>
    <w:rsid w:val="006232D6"/>
    <w:rsid w:val="00625B8A"/>
    <w:rsid w:val="00626A78"/>
    <w:rsid w:val="0063149D"/>
    <w:rsid w:val="00635D59"/>
    <w:rsid w:val="0064027F"/>
    <w:rsid w:val="00640847"/>
    <w:rsid w:val="00642B48"/>
    <w:rsid w:val="00643A49"/>
    <w:rsid w:val="006507F6"/>
    <w:rsid w:val="00652A72"/>
    <w:rsid w:val="0065368D"/>
    <w:rsid w:val="0065659B"/>
    <w:rsid w:val="0065717B"/>
    <w:rsid w:val="0065753C"/>
    <w:rsid w:val="00662A36"/>
    <w:rsid w:val="006668EE"/>
    <w:rsid w:val="006740A5"/>
    <w:rsid w:val="00674677"/>
    <w:rsid w:val="00675D08"/>
    <w:rsid w:val="006766E1"/>
    <w:rsid w:val="0067683A"/>
    <w:rsid w:val="0067715B"/>
    <w:rsid w:val="006801DA"/>
    <w:rsid w:val="006833AC"/>
    <w:rsid w:val="0068358B"/>
    <w:rsid w:val="00686929"/>
    <w:rsid w:val="00691619"/>
    <w:rsid w:val="006954BA"/>
    <w:rsid w:val="00696FD8"/>
    <w:rsid w:val="006A1221"/>
    <w:rsid w:val="006A1A0E"/>
    <w:rsid w:val="006A1E9A"/>
    <w:rsid w:val="006A21C9"/>
    <w:rsid w:val="006A7167"/>
    <w:rsid w:val="006A7D08"/>
    <w:rsid w:val="006B0557"/>
    <w:rsid w:val="006B686E"/>
    <w:rsid w:val="006B7F89"/>
    <w:rsid w:val="006C05D2"/>
    <w:rsid w:val="006C5D53"/>
    <w:rsid w:val="006C7308"/>
    <w:rsid w:val="006C78D7"/>
    <w:rsid w:val="006D2DB3"/>
    <w:rsid w:val="006D44C4"/>
    <w:rsid w:val="006D66BE"/>
    <w:rsid w:val="006D7D6D"/>
    <w:rsid w:val="006E15A4"/>
    <w:rsid w:val="006E1FF3"/>
    <w:rsid w:val="006E21FD"/>
    <w:rsid w:val="006E43A3"/>
    <w:rsid w:val="006F03CD"/>
    <w:rsid w:val="006F1EDC"/>
    <w:rsid w:val="006F40A0"/>
    <w:rsid w:val="00710B13"/>
    <w:rsid w:val="00712894"/>
    <w:rsid w:val="007148ED"/>
    <w:rsid w:val="00714A75"/>
    <w:rsid w:val="00717034"/>
    <w:rsid w:val="0071726E"/>
    <w:rsid w:val="007176BB"/>
    <w:rsid w:val="007213D0"/>
    <w:rsid w:val="00722565"/>
    <w:rsid w:val="00724B2B"/>
    <w:rsid w:val="0072673D"/>
    <w:rsid w:val="00727509"/>
    <w:rsid w:val="007320EA"/>
    <w:rsid w:val="007327F8"/>
    <w:rsid w:val="00732B6E"/>
    <w:rsid w:val="00732D79"/>
    <w:rsid w:val="00736D84"/>
    <w:rsid w:val="00736F24"/>
    <w:rsid w:val="0074009A"/>
    <w:rsid w:val="00750E9A"/>
    <w:rsid w:val="0075612A"/>
    <w:rsid w:val="007579D0"/>
    <w:rsid w:val="00757F6E"/>
    <w:rsid w:val="00763B60"/>
    <w:rsid w:val="00771AD0"/>
    <w:rsid w:val="00771BA7"/>
    <w:rsid w:val="0077209D"/>
    <w:rsid w:val="00774293"/>
    <w:rsid w:val="00775904"/>
    <w:rsid w:val="0078177F"/>
    <w:rsid w:val="00783452"/>
    <w:rsid w:val="00786676"/>
    <w:rsid w:val="007869B6"/>
    <w:rsid w:val="007876BD"/>
    <w:rsid w:val="00787E39"/>
    <w:rsid w:val="00791993"/>
    <w:rsid w:val="007A4658"/>
    <w:rsid w:val="007A4F7D"/>
    <w:rsid w:val="007A6E6F"/>
    <w:rsid w:val="007A7032"/>
    <w:rsid w:val="007B008F"/>
    <w:rsid w:val="007B2954"/>
    <w:rsid w:val="007B57A1"/>
    <w:rsid w:val="007C0015"/>
    <w:rsid w:val="007C2273"/>
    <w:rsid w:val="007C2859"/>
    <w:rsid w:val="007C51D1"/>
    <w:rsid w:val="007D44E8"/>
    <w:rsid w:val="007D56A5"/>
    <w:rsid w:val="007D5A24"/>
    <w:rsid w:val="007E0AF6"/>
    <w:rsid w:val="007E37FB"/>
    <w:rsid w:val="007E4630"/>
    <w:rsid w:val="007E541D"/>
    <w:rsid w:val="007F0F50"/>
    <w:rsid w:val="007F115A"/>
    <w:rsid w:val="007F1F99"/>
    <w:rsid w:val="007F3FAC"/>
    <w:rsid w:val="007F4757"/>
    <w:rsid w:val="007F4D2B"/>
    <w:rsid w:val="007F613E"/>
    <w:rsid w:val="00807CB0"/>
    <w:rsid w:val="00810EFE"/>
    <w:rsid w:val="0081634C"/>
    <w:rsid w:val="00822318"/>
    <w:rsid w:val="00824410"/>
    <w:rsid w:val="00827737"/>
    <w:rsid w:val="00832445"/>
    <w:rsid w:val="0083401A"/>
    <w:rsid w:val="00834D82"/>
    <w:rsid w:val="008409A3"/>
    <w:rsid w:val="0084139F"/>
    <w:rsid w:val="0084409D"/>
    <w:rsid w:val="00845F76"/>
    <w:rsid w:val="00847330"/>
    <w:rsid w:val="00847601"/>
    <w:rsid w:val="008539D2"/>
    <w:rsid w:val="00853B15"/>
    <w:rsid w:val="00853CBE"/>
    <w:rsid w:val="00854AFF"/>
    <w:rsid w:val="008552F9"/>
    <w:rsid w:val="00855FC8"/>
    <w:rsid w:val="00863308"/>
    <w:rsid w:val="008634A3"/>
    <w:rsid w:val="00863C35"/>
    <w:rsid w:val="00865677"/>
    <w:rsid w:val="00870187"/>
    <w:rsid w:val="008715A1"/>
    <w:rsid w:val="008722FB"/>
    <w:rsid w:val="00873EEE"/>
    <w:rsid w:val="00874DFE"/>
    <w:rsid w:val="008762D1"/>
    <w:rsid w:val="00880FDA"/>
    <w:rsid w:val="008816A8"/>
    <w:rsid w:val="00884D22"/>
    <w:rsid w:val="00887057"/>
    <w:rsid w:val="0089235C"/>
    <w:rsid w:val="00895911"/>
    <w:rsid w:val="008975EA"/>
    <w:rsid w:val="00897686"/>
    <w:rsid w:val="008A008C"/>
    <w:rsid w:val="008A2A8E"/>
    <w:rsid w:val="008A2F94"/>
    <w:rsid w:val="008A474A"/>
    <w:rsid w:val="008A5468"/>
    <w:rsid w:val="008A5EB8"/>
    <w:rsid w:val="008A6B87"/>
    <w:rsid w:val="008B0F1E"/>
    <w:rsid w:val="008B0F8E"/>
    <w:rsid w:val="008B15A3"/>
    <w:rsid w:val="008B385D"/>
    <w:rsid w:val="008B67CE"/>
    <w:rsid w:val="008B7AEB"/>
    <w:rsid w:val="008C1D03"/>
    <w:rsid w:val="008C2E9A"/>
    <w:rsid w:val="008C2EF5"/>
    <w:rsid w:val="008C524C"/>
    <w:rsid w:val="008C65A8"/>
    <w:rsid w:val="008C6B83"/>
    <w:rsid w:val="008D136F"/>
    <w:rsid w:val="008D2103"/>
    <w:rsid w:val="008D5720"/>
    <w:rsid w:val="008D63C0"/>
    <w:rsid w:val="008E02E0"/>
    <w:rsid w:val="008E088F"/>
    <w:rsid w:val="008E09A1"/>
    <w:rsid w:val="008E1CDC"/>
    <w:rsid w:val="008E6CB5"/>
    <w:rsid w:val="008E751C"/>
    <w:rsid w:val="008F3B72"/>
    <w:rsid w:val="008F3DFC"/>
    <w:rsid w:val="008F52FB"/>
    <w:rsid w:val="008F57C9"/>
    <w:rsid w:val="008F6EA6"/>
    <w:rsid w:val="009000C6"/>
    <w:rsid w:val="00900536"/>
    <w:rsid w:val="009008AA"/>
    <w:rsid w:val="0090370E"/>
    <w:rsid w:val="0090483A"/>
    <w:rsid w:val="00906450"/>
    <w:rsid w:val="00912A5F"/>
    <w:rsid w:val="00917C67"/>
    <w:rsid w:val="009216C0"/>
    <w:rsid w:val="009228D3"/>
    <w:rsid w:val="00924E6D"/>
    <w:rsid w:val="00924FAB"/>
    <w:rsid w:val="00926F9A"/>
    <w:rsid w:val="00927018"/>
    <w:rsid w:val="00927B26"/>
    <w:rsid w:val="0093156F"/>
    <w:rsid w:val="00931A95"/>
    <w:rsid w:val="009341E3"/>
    <w:rsid w:val="00937457"/>
    <w:rsid w:val="00941580"/>
    <w:rsid w:val="00943474"/>
    <w:rsid w:val="00951AFB"/>
    <w:rsid w:val="00957738"/>
    <w:rsid w:val="00962434"/>
    <w:rsid w:val="0096616E"/>
    <w:rsid w:val="00966C99"/>
    <w:rsid w:val="00966DCD"/>
    <w:rsid w:val="0096722E"/>
    <w:rsid w:val="0096777F"/>
    <w:rsid w:val="009720B9"/>
    <w:rsid w:val="00980637"/>
    <w:rsid w:val="0098296B"/>
    <w:rsid w:val="00983A9F"/>
    <w:rsid w:val="00983D6D"/>
    <w:rsid w:val="00985C00"/>
    <w:rsid w:val="009A0FE4"/>
    <w:rsid w:val="009A33D4"/>
    <w:rsid w:val="009A3579"/>
    <w:rsid w:val="009B2E20"/>
    <w:rsid w:val="009B2F71"/>
    <w:rsid w:val="009B4AC8"/>
    <w:rsid w:val="009C51C0"/>
    <w:rsid w:val="009C539E"/>
    <w:rsid w:val="009C5D55"/>
    <w:rsid w:val="009C7B18"/>
    <w:rsid w:val="009D0272"/>
    <w:rsid w:val="009D2C87"/>
    <w:rsid w:val="009D48BC"/>
    <w:rsid w:val="009E1884"/>
    <w:rsid w:val="009E3E63"/>
    <w:rsid w:val="009E652E"/>
    <w:rsid w:val="009F0D3D"/>
    <w:rsid w:val="009F18E8"/>
    <w:rsid w:val="00A02ABF"/>
    <w:rsid w:val="00A0451B"/>
    <w:rsid w:val="00A076E6"/>
    <w:rsid w:val="00A14B60"/>
    <w:rsid w:val="00A214F1"/>
    <w:rsid w:val="00A26B4C"/>
    <w:rsid w:val="00A27E56"/>
    <w:rsid w:val="00A3074D"/>
    <w:rsid w:val="00A31C27"/>
    <w:rsid w:val="00A3391F"/>
    <w:rsid w:val="00A355F5"/>
    <w:rsid w:val="00A358E1"/>
    <w:rsid w:val="00A36276"/>
    <w:rsid w:val="00A364B5"/>
    <w:rsid w:val="00A40256"/>
    <w:rsid w:val="00A408B5"/>
    <w:rsid w:val="00A43DE8"/>
    <w:rsid w:val="00A4433C"/>
    <w:rsid w:val="00A45501"/>
    <w:rsid w:val="00A53A56"/>
    <w:rsid w:val="00A55ABD"/>
    <w:rsid w:val="00A6064C"/>
    <w:rsid w:val="00A62A23"/>
    <w:rsid w:val="00A63E94"/>
    <w:rsid w:val="00A66687"/>
    <w:rsid w:val="00A708B4"/>
    <w:rsid w:val="00A71321"/>
    <w:rsid w:val="00A714A1"/>
    <w:rsid w:val="00A73D74"/>
    <w:rsid w:val="00A748C6"/>
    <w:rsid w:val="00A76F20"/>
    <w:rsid w:val="00A8185F"/>
    <w:rsid w:val="00A83FDD"/>
    <w:rsid w:val="00A84926"/>
    <w:rsid w:val="00A857D2"/>
    <w:rsid w:val="00A905B8"/>
    <w:rsid w:val="00A91E6A"/>
    <w:rsid w:val="00A922C0"/>
    <w:rsid w:val="00A93D7E"/>
    <w:rsid w:val="00A961FC"/>
    <w:rsid w:val="00AA0B77"/>
    <w:rsid w:val="00AA1CBA"/>
    <w:rsid w:val="00AA3A63"/>
    <w:rsid w:val="00AA6FEF"/>
    <w:rsid w:val="00AA7A29"/>
    <w:rsid w:val="00AB156B"/>
    <w:rsid w:val="00AB1620"/>
    <w:rsid w:val="00AB4736"/>
    <w:rsid w:val="00AB7A49"/>
    <w:rsid w:val="00AC1B35"/>
    <w:rsid w:val="00AC5941"/>
    <w:rsid w:val="00AD1D37"/>
    <w:rsid w:val="00AD3641"/>
    <w:rsid w:val="00AD38B6"/>
    <w:rsid w:val="00AD6461"/>
    <w:rsid w:val="00AD7317"/>
    <w:rsid w:val="00AE66A8"/>
    <w:rsid w:val="00AF2E89"/>
    <w:rsid w:val="00AF2F27"/>
    <w:rsid w:val="00AF302E"/>
    <w:rsid w:val="00AF3D30"/>
    <w:rsid w:val="00AF4C50"/>
    <w:rsid w:val="00AF5E74"/>
    <w:rsid w:val="00AF6AA0"/>
    <w:rsid w:val="00B100A9"/>
    <w:rsid w:val="00B10B12"/>
    <w:rsid w:val="00B11916"/>
    <w:rsid w:val="00B12125"/>
    <w:rsid w:val="00B13BC2"/>
    <w:rsid w:val="00B13CC2"/>
    <w:rsid w:val="00B1440F"/>
    <w:rsid w:val="00B1650A"/>
    <w:rsid w:val="00B1739E"/>
    <w:rsid w:val="00B17DA1"/>
    <w:rsid w:val="00B2037D"/>
    <w:rsid w:val="00B211E3"/>
    <w:rsid w:val="00B21960"/>
    <w:rsid w:val="00B22166"/>
    <w:rsid w:val="00B24F8B"/>
    <w:rsid w:val="00B266AF"/>
    <w:rsid w:val="00B3072A"/>
    <w:rsid w:val="00B375DE"/>
    <w:rsid w:val="00B40204"/>
    <w:rsid w:val="00B43207"/>
    <w:rsid w:val="00B50501"/>
    <w:rsid w:val="00B51939"/>
    <w:rsid w:val="00B607B7"/>
    <w:rsid w:val="00B60A73"/>
    <w:rsid w:val="00B61FE0"/>
    <w:rsid w:val="00B6661C"/>
    <w:rsid w:val="00B7073B"/>
    <w:rsid w:val="00B719D8"/>
    <w:rsid w:val="00B725EA"/>
    <w:rsid w:val="00B7277B"/>
    <w:rsid w:val="00B72A25"/>
    <w:rsid w:val="00B7378D"/>
    <w:rsid w:val="00B80CEA"/>
    <w:rsid w:val="00B823FB"/>
    <w:rsid w:val="00B82F28"/>
    <w:rsid w:val="00B84A87"/>
    <w:rsid w:val="00B84AC5"/>
    <w:rsid w:val="00B86D9A"/>
    <w:rsid w:val="00B900D6"/>
    <w:rsid w:val="00B911B2"/>
    <w:rsid w:val="00B918AF"/>
    <w:rsid w:val="00B929DE"/>
    <w:rsid w:val="00B94822"/>
    <w:rsid w:val="00B94FCF"/>
    <w:rsid w:val="00B9668E"/>
    <w:rsid w:val="00BA0993"/>
    <w:rsid w:val="00BA7E4F"/>
    <w:rsid w:val="00BB2520"/>
    <w:rsid w:val="00BB661D"/>
    <w:rsid w:val="00BC35D6"/>
    <w:rsid w:val="00BC54CA"/>
    <w:rsid w:val="00BC573A"/>
    <w:rsid w:val="00BC683A"/>
    <w:rsid w:val="00BC6B7F"/>
    <w:rsid w:val="00BC7D17"/>
    <w:rsid w:val="00BD023C"/>
    <w:rsid w:val="00BD201F"/>
    <w:rsid w:val="00BD3160"/>
    <w:rsid w:val="00BD5622"/>
    <w:rsid w:val="00BD670C"/>
    <w:rsid w:val="00BE05D8"/>
    <w:rsid w:val="00BE1674"/>
    <w:rsid w:val="00BE1A15"/>
    <w:rsid w:val="00BF053D"/>
    <w:rsid w:val="00BF3A2C"/>
    <w:rsid w:val="00BF3B9F"/>
    <w:rsid w:val="00C0150F"/>
    <w:rsid w:val="00C02E3B"/>
    <w:rsid w:val="00C0439E"/>
    <w:rsid w:val="00C0441C"/>
    <w:rsid w:val="00C11A23"/>
    <w:rsid w:val="00C13E1A"/>
    <w:rsid w:val="00C142C1"/>
    <w:rsid w:val="00C15011"/>
    <w:rsid w:val="00C2207C"/>
    <w:rsid w:val="00C233CC"/>
    <w:rsid w:val="00C273BA"/>
    <w:rsid w:val="00C30121"/>
    <w:rsid w:val="00C31490"/>
    <w:rsid w:val="00C3342B"/>
    <w:rsid w:val="00C33FE5"/>
    <w:rsid w:val="00C374D9"/>
    <w:rsid w:val="00C449F2"/>
    <w:rsid w:val="00C4523C"/>
    <w:rsid w:val="00C45B41"/>
    <w:rsid w:val="00C50DFF"/>
    <w:rsid w:val="00C533CE"/>
    <w:rsid w:val="00C54E00"/>
    <w:rsid w:val="00C57396"/>
    <w:rsid w:val="00C62212"/>
    <w:rsid w:val="00C624BC"/>
    <w:rsid w:val="00C63E39"/>
    <w:rsid w:val="00C6673C"/>
    <w:rsid w:val="00C70993"/>
    <w:rsid w:val="00C716B2"/>
    <w:rsid w:val="00CA1883"/>
    <w:rsid w:val="00CA37C5"/>
    <w:rsid w:val="00CA4D1A"/>
    <w:rsid w:val="00CA7BED"/>
    <w:rsid w:val="00CB0A31"/>
    <w:rsid w:val="00CB31F7"/>
    <w:rsid w:val="00CB406F"/>
    <w:rsid w:val="00CB6023"/>
    <w:rsid w:val="00CC1A5D"/>
    <w:rsid w:val="00CC1E6E"/>
    <w:rsid w:val="00CC3584"/>
    <w:rsid w:val="00CC37F0"/>
    <w:rsid w:val="00CC3F21"/>
    <w:rsid w:val="00CC67C1"/>
    <w:rsid w:val="00CC7612"/>
    <w:rsid w:val="00CD0B26"/>
    <w:rsid w:val="00CD1D41"/>
    <w:rsid w:val="00CD369C"/>
    <w:rsid w:val="00CD38FD"/>
    <w:rsid w:val="00CE04FA"/>
    <w:rsid w:val="00CE24D7"/>
    <w:rsid w:val="00CE3363"/>
    <w:rsid w:val="00CE4282"/>
    <w:rsid w:val="00CE7CA2"/>
    <w:rsid w:val="00CF0BDA"/>
    <w:rsid w:val="00CF1DF8"/>
    <w:rsid w:val="00CF2EE4"/>
    <w:rsid w:val="00CF4031"/>
    <w:rsid w:val="00CF4655"/>
    <w:rsid w:val="00CF5A6B"/>
    <w:rsid w:val="00CF6700"/>
    <w:rsid w:val="00CF7866"/>
    <w:rsid w:val="00D01162"/>
    <w:rsid w:val="00D04097"/>
    <w:rsid w:val="00D04FCF"/>
    <w:rsid w:val="00D07BD8"/>
    <w:rsid w:val="00D11AB5"/>
    <w:rsid w:val="00D14E28"/>
    <w:rsid w:val="00D15936"/>
    <w:rsid w:val="00D17588"/>
    <w:rsid w:val="00D22F85"/>
    <w:rsid w:val="00D246C9"/>
    <w:rsid w:val="00D32273"/>
    <w:rsid w:val="00D3635D"/>
    <w:rsid w:val="00D40C45"/>
    <w:rsid w:val="00D412B9"/>
    <w:rsid w:val="00D42628"/>
    <w:rsid w:val="00D433BB"/>
    <w:rsid w:val="00D44739"/>
    <w:rsid w:val="00D44D79"/>
    <w:rsid w:val="00D450E6"/>
    <w:rsid w:val="00D46043"/>
    <w:rsid w:val="00D474C0"/>
    <w:rsid w:val="00D47619"/>
    <w:rsid w:val="00D51A76"/>
    <w:rsid w:val="00D527AC"/>
    <w:rsid w:val="00D55A02"/>
    <w:rsid w:val="00D55F0D"/>
    <w:rsid w:val="00D56A07"/>
    <w:rsid w:val="00D6201B"/>
    <w:rsid w:val="00D6203A"/>
    <w:rsid w:val="00D63525"/>
    <w:rsid w:val="00D64B10"/>
    <w:rsid w:val="00D64D52"/>
    <w:rsid w:val="00D6540B"/>
    <w:rsid w:val="00D66D2F"/>
    <w:rsid w:val="00D66EA6"/>
    <w:rsid w:val="00D66ECF"/>
    <w:rsid w:val="00D70A59"/>
    <w:rsid w:val="00D70F47"/>
    <w:rsid w:val="00D730CD"/>
    <w:rsid w:val="00D73F9B"/>
    <w:rsid w:val="00D74163"/>
    <w:rsid w:val="00D750D7"/>
    <w:rsid w:val="00D75DF6"/>
    <w:rsid w:val="00D820DE"/>
    <w:rsid w:val="00D83F4C"/>
    <w:rsid w:val="00D84AAF"/>
    <w:rsid w:val="00D87FB3"/>
    <w:rsid w:val="00D93611"/>
    <w:rsid w:val="00D949E7"/>
    <w:rsid w:val="00D9556B"/>
    <w:rsid w:val="00D966A3"/>
    <w:rsid w:val="00D97812"/>
    <w:rsid w:val="00D97BEF"/>
    <w:rsid w:val="00D97D1C"/>
    <w:rsid w:val="00DA2C31"/>
    <w:rsid w:val="00DA35D7"/>
    <w:rsid w:val="00DA76E3"/>
    <w:rsid w:val="00DB054F"/>
    <w:rsid w:val="00DB0D65"/>
    <w:rsid w:val="00DB0F36"/>
    <w:rsid w:val="00DB435D"/>
    <w:rsid w:val="00DB5FAC"/>
    <w:rsid w:val="00DB78B4"/>
    <w:rsid w:val="00DC08F2"/>
    <w:rsid w:val="00DC0C20"/>
    <w:rsid w:val="00DC6A52"/>
    <w:rsid w:val="00DC7E51"/>
    <w:rsid w:val="00DD2628"/>
    <w:rsid w:val="00DD38BB"/>
    <w:rsid w:val="00DD3DD1"/>
    <w:rsid w:val="00DD48A9"/>
    <w:rsid w:val="00DE147B"/>
    <w:rsid w:val="00DE6C45"/>
    <w:rsid w:val="00DF0E88"/>
    <w:rsid w:val="00DF2010"/>
    <w:rsid w:val="00DF3BC0"/>
    <w:rsid w:val="00DF5666"/>
    <w:rsid w:val="00DF708D"/>
    <w:rsid w:val="00DF787B"/>
    <w:rsid w:val="00E007ED"/>
    <w:rsid w:val="00E02625"/>
    <w:rsid w:val="00E03467"/>
    <w:rsid w:val="00E07B3E"/>
    <w:rsid w:val="00E144E0"/>
    <w:rsid w:val="00E14D89"/>
    <w:rsid w:val="00E16FF8"/>
    <w:rsid w:val="00E171E3"/>
    <w:rsid w:val="00E31E99"/>
    <w:rsid w:val="00E32260"/>
    <w:rsid w:val="00E4120C"/>
    <w:rsid w:val="00E43F0C"/>
    <w:rsid w:val="00E45F1A"/>
    <w:rsid w:val="00E47A46"/>
    <w:rsid w:val="00E519FD"/>
    <w:rsid w:val="00E52173"/>
    <w:rsid w:val="00E54166"/>
    <w:rsid w:val="00E56BC1"/>
    <w:rsid w:val="00E571CB"/>
    <w:rsid w:val="00E57A76"/>
    <w:rsid w:val="00E57DC6"/>
    <w:rsid w:val="00E601A8"/>
    <w:rsid w:val="00E61DD0"/>
    <w:rsid w:val="00E6617D"/>
    <w:rsid w:val="00E66710"/>
    <w:rsid w:val="00E6686F"/>
    <w:rsid w:val="00E66B23"/>
    <w:rsid w:val="00E719F2"/>
    <w:rsid w:val="00E72ACF"/>
    <w:rsid w:val="00E73490"/>
    <w:rsid w:val="00E74440"/>
    <w:rsid w:val="00E74581"/>
    <w:rsid w:val="00E763D1"/>
    <w:rsid w:val="00E76675"/>
    <w:rsid w:val="00E77714"/>
    <w:rsid w:val="00E7777A"/>
    <w:rsid w:val="00E86C5A"/>
    <w:rsid w:val="00E90EE9"/>
    <w:rsid w:val="00E92F31"/>
    <w:rsid w:val="00E968B7"/>
    <w:rsid w:val="00E96FCA"/>
    <w:rsid w:val="00E974AF"/>
    <w:rsid w:val="00EA2A6B"/>
    <w:rsid w:val="00EA3A20"/>
    <w:rsid w:val="00EB4F4F"/>
    <w:rsid w:val="00EB6F7D"/>
    <w:rsid w:val="00EC029F"/>
    <w:rsid w:val="00EC02CD"/>
    <w:rsid w:val="00EC187D"/>
    <w:rsid w:val="00EC4589"/>
    <w:rsid w:val="00EC4CFC"/>
    <w:rsid w:val="00EC61FE"/>
    <w:rsid w:val="00ED1D04"/>
    <w:rsid w:val="00ED6B19"/>
    <w:rsid w:val="00ED6D01"/>
    <w:rsid w:val="00ED725A"/>
    <w:rsid w:val="00ED7AB5"/>
    <w:rsid w:val="00EE18A9"/>
    <w:rsid w:val="00EE4DB1"/>
    <w:rsid w:val="00EF011A"/>
    <w:rsid w:val="00EF28B9"/>
    <w:rsid w:val="00EF4CF9"/>
    <w:rsid w:val="00F1146C"/>
    <w:rsid w:val="00F141C1"/>
    <w:rsid w:val="00F14C82"/>
    <w:rsid w:val="00F1669B"/>
    <w:rsid w:val="00F34A3A"/>
    <w:rsid w:val="00F34DCF"/>
    <w:rsid w:val="00F35C6E"/>
    <w:rsid w:val="00F36621"/>
    <w:rsid w:val="00F367C5"/>
    <w:rsid w:val="00F37DB3"/>
    <w:rsid w:val="00F431BE"/>
    <w:rsid w:val="00F464DA"/>
    <w:rsid w:val="00F509B1"/>
    <w:rsid w:val="00F526F6"/>
    <w:rsid w:val="00F52AC7"/>
    <w:rsid w:val="00F5407C"/>
    <w:rsid w:val="00F6114C"/>
    <w:rsid w:val="00F61D3A"/>
    <w:rsid w:val="00F63DF0"/>
    <w:rsid w:val="00F67CD0"/>
    <w:rsid w:val="00F714EE"/>
    <w:rsid w:val="00F737AE"/>
    <w:rsid w:val="00F73F55"/>
    <w:rsid w:val="00F73FE6"/>
    <w:rsid w:val="00F82232"/>
    <w:rsid w:val="00F84BF3"/>
    <w:rsid w:val="00F84CA0"/>
    <w:rsid w:val="00F85AD5"/>
    <w:rsid w:val="00F87C9E"/>
    <w:rsid w:val="00F915F1"/>
    <w:rsid w:val="00F951BC"/>
    <w:rsid w:val="00FA0F71"/>
    <w:rsid w:val="00FA14D3"/>
    <w:rsid w:val="00FA1500"/>
    <w:rsid w:val="00FA2AF1"/>
    <w:rsid w:val="00FA365E"/>
    <w:rsid w:val="00FA3843"/>
    <w:rsid w:val="00FA4777"/>
    <w:rsid w:val="00FA5BFF"/>
    <w:rsid w:val="00FA5F43"/>
    <w:rsid w:val="00FA7AC4"/>
    <w:rsid w:val="00FB50C1"/>
    <w:rsid w:val="00FB63D0"/>
    <w:rsid w:val="00FB6E66"/>
    <w:rsid w:val="00FB76CE"/>
    <w:rsid w:val="00FB796A"/>
    <w:rsid w:val="00FC0044"/>
    <w:rsid w:val="00FC1A02"/>
    <w:rsid w:val="00FC20AA"/>
    <w:rsid w:val="00FC5AAC"/>
    <w:rsid w:val="00FD0554"/>
    <w:rsid w:val="00FD24C4"/>
    <w:rsid w:val="00FD4896"/>
    <w:rsid w:val="00FD5751"/>
    <w:rsid w:val="00FE3E28"/>
    <w:rsid w:val="00FE4C9C"/>
    <w:rsid w:val="00FE6C5E"/>
    <w:rsid w:val="00FF256B"/>
    <w:rsid w:val="00FF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9A3"/>
    <w:rPr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409A3"/>
    <w:pPr>
      <w:keepNext/>
      <w:jc w:val="center"/>
      <w:outlineLvl w:val="4"/>
    </w:pPr>
    <w:rPr>
      <w:b/>
      <w:bCs/>
      <w:cap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20537"/>
    <w:rPr>
      <w:rFonts w:ascii="Calibri" w:hAnsi="Calibri" w:cs="Calibri"/>
      <w:b/>
      <w:bCs/>
      <w:i/>
      <w:iCs/>
      <w:sz w:val="26"/>
      <w:szCs w:val="26"/>
    </w:rPr>
  </w:style>
  <w:style w:type="paragraph" w:customStyle="1" w:styleId="ConsNormal">
    <w:name w:val="ConsNormal"/>
    <w:uiPriority w:val="99"/>
    <w:rsid w:val="008409A3"/>
    <w:pPr>
      <w:widowControl w:val="0"/>
      <w:ind w:firstLine="720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8409A3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8409A3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20537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8409A3"/>
    <w:pPr>
      <w:shd w:val="clear" w:color="auto" w:fill="FFFFFF"/>
      <w:tabs>
        <w:tab w:val="left" w:pos="7853"/>
      </w:tabs>
      <w:ind w:left="58"/>
    </w:pPr>
    <w:rPr>
      <w:color w:val="000000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020537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8409A3"/>
    <w:pPr>
      <w:shd w:val="clear" w:color="auto" w:fill="FFFFFF"/>
      <w:ind w:firstLine="744"/>
      <w:jc w:val="both"/>
    </w:pPr>
    <w:rPr>
      <w:color w:val="000000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8409A3"/>
    <w:pPr>
      <w:widowControl w:val="0"/>
    </w:pPr>
    <w:rPr>
      <w:rFonts w:ascii="Courier New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8409A3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20537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09A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20537"/>
    <w:rPr>
      <w:rFonts w:cs="Times New Roman"/>
    </w:rPr>
  </w:style>
  <w:style w:type="character" w:styleId="PageNumber">
    <w:name w:val="page number"/>
    <w:basedOn w:val="DefaultParagraphFont"/>
    <w:uiPriority w:val="99"/>
    <w:rsid w:val="008409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09A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2053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1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053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D15936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1593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1593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32075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20537"/>
    <w:rPr>
      <w:rFonts w:cs="Times New Roman"/>
      <w:sz w:val="16"/>
      <w:szCs w:val="16"/>
    </w:rPr>
  </w:style>
  <w:style w:type="paragraph" w:customStyle="1" w:styleId="a">
    <w:name w:val="Знак"/>
    <w:basedOn w:val="Normal"/>
    <w:uiPriority w:val="99"/>
    <w:rsid w:val="005F4493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table" w:styleId="TableGrid">
    <w:name w:val="Table Grid"/>
    <w:basedOn w:val="TableNormal"/>
    <w:uiPriority w:val="99"/>
    <w:rsid w:val="006C7308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BC6B7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8634A3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634A3"/>
    <w:rPr>
      <w:rFonts w:ascii="Cambria" w:hAnsi="Cambria" w:cs="Cambria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2700DD"/>
    <w:pPr>
      <w:ind w:left="720"/>
    </w:pPr>
    <w:rPr>
      <w:sz w:val="24"/>
      <w:szCs w:val="24"/>
    </w:rPr>
  </w:style>
  <w:style w:type="paragraph" w:customStyle="1" w:styleId="ConsPlusDocList">
    <w:name w:val="ConsPlusDocList"/>
    <w:uiPriority w:val="99"/>
    <w:rsid w:val="0065753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B266A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66AF"/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66A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26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266AF"/>
    <w:rPr>
      <w:b/>
      <w:bCs/>
    </w:rPr>
  </w:style>
  <w:style w:type="character" w:styleId="Hyperlink">
    <w:name w:val="Hyperlink"/>
    <w:basedOn w:val="DefaultParagraphFont"/>
    <w:uiPriority w:val="99"/>
    <w:rsid w:val="00516D6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516D63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516D63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3">
    <w:name w:val="xl63"/>
    <w:basedOn w:val="Normal"/>
    <w:uiPriority w:val="99"/>
    <w:rsid w:val="00516D63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65">
    <w:name w:val="xl65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6">
    <w:name w:val="xl66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67">
    <w:name w:val="xl67"/>
    <w:basedOn w:val="Normal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8">
    <w:name w:val="xl68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69">
    <w:name w:val="xl69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74">
    <w:name w:val="xl74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5">
    <w:name w:val="xl75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8">
    <w:name w:val="xl78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Normal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Normal"/>
    <w:uiPriority w:val="99"/>
    <w:rsid w:val="00516D63"/>
    <w:pPr>
      <w:pBdr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2">
    <w:name w:val="xl82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3">
    <w:name w:val="xl83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Normal"/>
    <w:uiPriority w:val="99"/>
    <w:rsid w:val="00516D63"/>
    <w:pP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Normal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Normal"/>
    <w:uiPriority w:val="99"/>
    <w:rsid w:val="00516D63"/>
    <w:pPr>
      <w:pBdr>
        <w:top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3">
    <w:name w:val="xl93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4">
    <w:name w:val="xl94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5">
    <w:name w:val="xl95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6">
    <w:name w:val="xl96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2">
    <w:name w:val="xl102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Normal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Normal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7">
    <w:name w:val="xl107"/>
    <w:basedOn w:val="Normal"/>
    <w:uiPriority w:val="99"/>
    <w:rsid w:val="00516D63"/>
    <w:pP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08">
    <w:name w:val="xl108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Normal"/>
    <w:uiPriority w:val="99"/>
    <w:rsid w:val="00516D6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Normal"/>
    <w:uiPriority w:val="99"/>
    <w:rsid w:val="00516D6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Normal"/>
    <w:uiPriority w:val="99"/>
    <w:rsid w:val="00516D63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9">
    <w:name w:val="xl119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Normal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3">
    <w:name w:val="xl123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Normal"/>
    <w:uiPriority w:val="99"/>
    <w:rsid w:val="00516D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7">
    <w:name w:val="xl127"/>
    <w:basedOn w:val="Normal"/>
    <w:uiPriority w:val="99"/>
    <w:rsid w:val="00516D63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0">
    <w:name w:val="xl130"/>
    <w:basedOn w:val="Normal"/>
    <w:uiPriority w:val="99"/>
    <w:rsid w:val="00516D63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Normal"/>
    <w:uiPriority w:val="99"/>
    <w:rsid w:val="00516D6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Normal"/>
    <w:uiPriority w:val="99"/>
    <w:rsid w:val="00516D63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3">
    <w:name w:val="xl133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4">
    <w:name w:val="xl134"/>
    <w:basedOn w:val="Normal"/>
    <w:uiPriority w:val="99"/>
    <w:rsid w:val="00516D6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Normal"/>
    <w:uiPriority w:val="99"/>
    <w:rsid w:val="00516D6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7">
    <w:name w:val="xl137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9">
    <w:name w:val="xl139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Normal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2">
    <w:name w:val="xl142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Normal"/>
    <w:uiPriority w:val="99"/>
    <w:rsid w:val="00516D63"/>
    <w:pPr>
      <w:pBdr>
        <w:left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5">
    <w:name w:val="xl145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Normal"/>
    <w:uiPriority w:val="99"/>
    <w:rsid w:val="00516D63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Normal"/>
    <w:uiPriority w:val="99"/>
    <w:rsid w:val="00516D6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49">
    <w:name w:val="xl149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0">
    <w:name w:val="xl150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1">
    <w:name w:val="xl151"/>
    <w:basedOn w:val="Normal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2">
    <w:name w:val="xl152"/>
    <w:basedOn w:val="Normal"/>
    <w:uiPriority w:val="99"/>
    <w:rsid w:val="00516D6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53">
    <w:name w:val="xl153"/>
    <w:basedOn w:val="Normal"/>
    <w:uiPriority w:val="99"/>
    <w:rsid w:val="00516D63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Normal"/>
    <w:uiPriority w:val="99"/>
    <w:rsid w:val="00516D63"/>
    <w:pPr>
      <w:pBdr>
        <w:top w:val="single" w:sz="8" w:space="0" w:color="000000"/>
        <w:bottom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Normal"/>
    <w:uiPriority w:val="99"/>
    <w:rsid w:val="00516D63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92D05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Normal"/>
    <w:uiPriority w:val="99"/>
    <w:rsid w:val="00516D63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Normal"/>
    <w:uiPriority w:val="99"/>
    <w:rsid w:val="00516D6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8">
    <w:name w:val="xl158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9">
    <w:name w:val="xl159"/>
    <w:basedOn w:val="Normal"/>
    <w:uiPriority w:val="99"/>
    <w:rsid w:val="00516D63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0">
    <w:name w:val="xl160"/>
    <w:basedOn w:val="Normal"/>
    <w:uiPriority w:val="99"/>
    <w:rsid w:val="00516D6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1">
    <w:name w:val="xl161"/>
    <w:basedOn w:val="Normal"/>
    <w:uiPriority w:val="99"/>
    <w:rsid w:val="00516D6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62">
    <w:name w:val="xl162"/>
    <w:basedOn w:val="Normal"/>
    <w:uiPriority w:val="99"/>
    <w:rsid w:val="00516D6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Normal"/>
    <w:uiPriority w:val="99"/>
    <w:rsid w:val="00516D6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4">
    <w:name w:val="xl164"/>
    <w:basedOn w:val="Normal"/>
    <w:uiPriority w:val="99"/>
    <w:rsid w:val="00516D63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character" w:customStyle="1" w:styleId="TextNPA">
    <w:name w:val="Text NPA"/>
    <w:uiPriority w:val="99"/>
    <w:rsid w:val="009B2F71"/>
    <w:rPr>
      <w:rFonts w:ascii="Courier New" w:hAnsi="Courier New"/>
    </w:rPr>
  </w:style>
  <w:style w:type="paragraph" w:styleId="NormalWeb">
    <w:name w:val="Normal (Web)"/>
    <w:basedOn w:val="Normal"/>
    <w:next w:val="Normal"/>
    <w:uiPriority w:val="99"/>
    <w:rsid w:val="00937457"/>
    <w:pPr>
      <w:autoSpaceDE w:val="0"/>
      <w:autoSpaceDN w:val="0"/>
      <w:adjustRightInd w:val="0"/>
    </w:pPr>
    <w:rPr>
      <w:sz w:val="24"/>
      <w:szCs w:val="24"/>
    </w:rPr>
  </w:style>
  <w:style w:type="numbering" w:customStyle="1" w:styleId="3">
    <w:name w:val="Стиль3"/>
    <w:rsid w:val="00372CB3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08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414</TotalTime>
  <Pages>5</Pages>
  <Words>742</Words>
  <Characters>4230</Characters>
  <Application>Microsoft Office Outlook</Application>
  <DocSecurity>0</DocSecurity>
  <Lines>0</Lines>
  <Paragraphs>0</Paragraphs>
  <ScaleCrop>false</ScaleCrop>
  <Company>gfu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40104</dc:creator>
  <cp:keywords/>
  <dc:description/>
  <cp:lastModifiedBy>Admin</cp:lastModifiedBy>
  <cp:revision>41</cp:revision>
  <cp:lastPrinted>2013-06-18T08:59:00Z</cp:lastPrinted>
  <dcterms:created xsi:type="dcterms:W3CDTF">2013-06-05T08:20:00Z</dcterms:created>
  <dcterms:modified xsi:type="dcterms:W3CDTF">2013-06-27T08:44:00Z</dcterms:modified>
</cp:coreProperties>
</file>